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44DC1" w14:textId="59DF7164" w:rsidR="007F7850" w:rsidRPr="000F62DD" w:rsidRDefault="00F703F0" w:rsidP="000F62DD">
      <w:pPr>
        <w:pStyle w:val="Oberzeile"/>
        <w:suppressAutoHyphens/>
        <w:rPr>
          <w:b/>
          <w:lang w:val="en-US"/>
        </w:rPr>
      </w:pPr>
      <w:r w:rsidRPr="000F62DD">
        <w:rPr>
          <w:b/>
          <w:bCs/>
          <w:lang w:val="en-US"/>
        </w:rPr>
        <w:t>Electromobility growth market: Bosch wins major order from Mercedes-Benz</w:t>
      </w:r>
    </w:p>
    <w:p w14:paraId="37179298" w14:textId="3458922C" w:rsidR="007F7850" w:rsidRPr="000F62DD" w:rsidRDefault="00961229" w:rsidP="000F62DD">
      <w:pPr>
        <w:pStyle w:val="Headline"/>
        <w:suppressAutoHyphens/>
        <w:rPr>
          <w:b w:val="0"/>
        </w:rPr>
      </w:pPr>
      <w:r w:rsidRPr="00961229">
        <w:rPr>
          <w:b w:val="0"/>
        </w:rPr>
        <w:t>Electric motors for several performance classes</w:t>
      </w:r>
    </w:p>
    <w:p w14:paraId="1E5FB4E0" w14:textId="77777777" w:rsidR="00E93B50" w:rsidRPr="000F62DD" w:rsidRDefault="00E93B50" w:rsidP="000F62DD">
      <w:pPr>
        <w:pStyle w:val="Strichpunkt"/>
        <w:numPr>
          <w:ilvl w:val="0"/>
          <w:numId w:val="0"/>
        </w:numPr>
        <w:suppressAutoHyphens/>
      </w:pPr>
    </w:p>
    <w:p w14:paraId="66C026ED" w14:textId="2B5C7032" w:rsidR="00C14A4C" w:rsidRPr="000F62DD" w:rsidRDefault="00C14A4C" w:rsidP="000F62DD">
      <w:pPr>
        <w:pStyle w:val="Strichpunkt"/>
        <w:suppressAutoHyphens/>
      </w:pPr>
      <w:r w:rsidRPr="000F62DD">
        <w:t>Dr. Markus Heyn: “We deliver electric-driving solutions to all markets around the world.”</w:t>
      </w:r>
    </w:p>
    <w:p w14:paraId="69EA63A9" w14:textId="1FF5BBD4" w:rsidR="004B7A21" w:rsidRPr="000F62DD" w:rsidRDefault="004B7A21" w:rsidP="000F62DD">
      <w:pPr>
        <w:pStyle w:val="Strichpunkt"/>
        <w:suppressAutoHyphens/>
      </w:pPr>
      <w:r w:rsidRPr="000F62DD">
        <w:t>Long-term partnership into the 2030s.</w:t>
      </w:r>
    </w:p>
    <w:p w14:paraId="1FF03449" w14:textId="70A2612A" w:rsidR="00206E81" w:rsidRPr="000F62DD" w:rsidRDefault="004B7A21" w:rsidP="000F62DD">
      <w:pPr>
        <w:pStyle w:val="Strichpunkt"/>
        <w:suppressAutoHyphens/>
      </w:pPr>
      <w:r w:rsidRPr="000F62DD">
        <w:t>More than 50 automakers worldwide build electric cars using Bosch technology.</w:t>
      </w:r>
    </w:p>
    <w:p w14:paraId="5D1292A2" w14:textId="77777777" w:rsidR="00206E81" w:rsidRPr="000F62DD" w:rsidRDefault="00206E81" w:rsidP="00377148">
      <w:pPr>
        <w:pStyle w:val="Strichpunkt"/>
        <w:numPr>
          <w:ilvl w:val="0"/>
          <w:numId w:val="0"/>
        </w:numPr>
        <w:suppressAutoHyphens/>
      </w:pPr>
    </w:p>
    <w:p w14:paraId="592A684E" w14:textId="77777777" w:rsidR="00F96E5A" w:rsidRPr="000F62DD" w:rsidRDefault="00F96E5A" w:rsidP="000F62DD">
      <w:pPr>
        <w:pStyle w:val="Strichpunkt"/>
        <w:numPr>
          <w:ilvl w:val="0"/>
          <w:numId w:val="0"/>
        </w:numPr>
        <w:suppressAutoHyphens/>
        <w:ind w:left="360" w:hanging="360"/>
      </w:pPr>
    </w:p>
    <w:p w14:paraId="061331A3" w14:textId="77777777" w:rsidR="00F96E5A" w:rsidRPr="000F62DD" w:rsidRDefault="00F96E5A" w:rsidP="000F62DD">
      <w:pPr>
        <w:pStyle w:val="Strichpunkt"/>
        <w:numPr>
          <w:ilvl w:val="0"/>
          <w:numId w:val="0"/>
        </w:numPr>
        <w:suppressAutoHyphens/>
        <w:ind w:left="360" w:hanging="360"/>
      </w:pPr>
    </w:p>
    <w:p w14:paraId="1E6BE9FC" w14:textId="6653E3CA" w:rsidR="000D351C" w:rsidRPr="000F62DD" w:rsidRDefault="00A32FB1" w:rsidP="000F62DD">
      <w:pPr>
        <w:suppressAutoHyphens/>
      </w:pPr>
      <w:r w:rsidRPr="00A32FB1">
        <w:t>Farmington Hills, Mich.</w:t>
      </w:r>
      <w:r>
        <w:t xml:space="preserve"> </w:t>
      </w:r>
      <w:r w:rsidR="000D351C" w:rsidRPr="000F62DD">
        <w:t xml:space="preserve">– The electrification of mobility continues to gain momentum – and together with its customers, Bosch is actively shaping this transformation. </w:t>
      </w:r>
      <w:r w:rsidR="00961229" w:rsidRPr="00961229">
        <w:t>The company recently received a major new order from Mercedes-Benz to supply a large volume of electric motors into the 2030s for the premium manufacturer’s next generation of electric powertrains</w:t>
      </w:r>
      <w:r w:rsidR="000D351C" w:rsidRPr="000F62DD">
        <w:t>. “The new order reaffirms our long-standing partnership with Mercedes-Benz and shows that we can successfully contribute our expertise to technologically demanding projects as well,” says Markus Heyn, member of the Bosch board of management and chairman of Bosch Mobility. The order follows on from a successful year in 2025, in which Bosch acquired more than 70</w:t>
      </w:r>
      <w:r w:rsidR="00377148">
        <w:t> </w:t>
      </w:r>
      <w:r w:rsidR="000D351C" w:rsidRPr="000F62DD">
        <w:t>customer projects worldwide. The company currently supplies more than 50</w:t>
      </w:r>
      <w:r w:rsidR="00377148">
        <w:t> </w:t>
      </w:r>
      <w:r w:rsidR="000D351C" w:rsidRPr="000F62DD">
        <w:t xml:space="preserve">automakers from all over the world with technology and solutions for electromobility. Even though markets in different regions are developing at different speeds and price and competitive pressures remain high, these orders make it clear: Bosch is on course in electromobility, too. “We win over customers with our core competence of being able to develop and manufacture complex technology in large quantities with significant economies of scale worldwide. We deliver electric-driving solutions to all markets around the world,” Heyn says. </w:t>
      </w:r>
    </w:p>
    <w:p w14:paraId="6E6AD511" w14:textId="77777777" w:rsidR="004F1271" w:rsidRPr="000F62DD" w:rsidRDefault="004F1271" w:rsidP="000F62DD">
      <w:pPr>
        <w:suppressAutoHyphens/>
      </w:pPr>
    </w:p>
    <w:p w14:paraId="683A7E17" w14:textId="1C50B7B1" w:rsidR="00715483" w:rsidRPr="00377148" w:rsidRDefault="00377148" w:rsidP="000F62DD">
      <w:pPr>
        <w:suppressAutoHyphens/>
      </w:pPr>
      <w:r>
        <w:br w:type="column"/>
      </w:r>
      <w:r w:rsidR="001B7B3D" w:rsidRPr="00377148">
        <w:lastRenderedPageBreak/>
        <w:t>Bosch electric motors feature up to 98</w:t>
      </w:r>
      <w:r>
        <w:t> </w:t>
      </w:r>
      <w:r w:rsidR="001B7B3D" w:rsidRPr="00377148">
        <w:t>percent efficiency along with increased power density, thanks in large part to the new winding technology. These motors are also equipped with innovative rotor oil cooling, which is the optimum way to dissipate the heat. Another decisive advantage is their scalable platform architecture: the length of the electric motor can be varied depending on the power required, so the motor can be easily installed in different axle variants. This allows customers to integrate the powertrain flexibly and cost-effectively into a range of vehicle models. The combination of high efficiency, innovative cooling, optimized winding technology, and scalable platform architecture results in a particularly compact design that reduces weight, installation space, and ultimately system costs.</w:t>
      </w:r>
    </w:p>
    <w:p w14:paraId="12A2D7B8" w14:textId="77777777" w:rsidR="00803454" w:rsidRPr="00377148" w:rsidRDefault="00803454" w:rsidP="000F62DD">
      <w:pPr>
        <w:suppressAutoHyphens/>
      </w:pPr>
    </w:p>
    <w:p w14:paraId="0CBCE2AD" w14:textId="5DE270BB" w:rsidR="00A43844" w:rsidRPr="00377148" w:rsidRDefault="00A43844" w:rsidP="000F62DD">
      <w:pPr>
        <w:suppressAutoHyphens/>
        <w:rPr>
          <w:b/>
          <w:bCs/>
        </w:rPr>
      </w:pPr>
      <w:r w:rsidRPr="00377148">
        <w:rPr>
          <w:b/>
          <w:bCs/>
        </w:rPr>
        <w:t>Bosch is a key technology partner for numerous manufacturers worldwide</w:t>
      </w:r>
    </w:p>
    <w:p w14:paraId="54D5A62D" w14:textId="27E1F661" w:rsidR="00FA56B7" w:rsidRPr="000F62DD" w:rsidRDefault="006E5CD6" w:rsidP="000F62DD">
      <w:pPr>
        <w:suppressAutoHyphens/>
      </w:pPr>
      <w:r w:rsidRPr="00377148">
        <w:t xml:space="preserve">Bosch plans to manufacture more than seven million components for electric driving in 2026. Currently, roughly seven electric motors roll off the company’s production lines every minute worldwide. Besides premium manufacturers such as Mercedes-Benz, Bosch also works with </w:t>
      </w:r>
      <w:proofErr w:type="gramStart"/>
      <w:r w:rsidRPr="00377148">
        <w:t>a large number of</w:t>
      </w:r>
      <w:proofErr w:type="gramEnd"/>
      <w:r w:rsidRPr="00377148">
        <w:t xml:space="preserve"> other international automakers in the field of electromobility. In India, for example, the company has entered a joint venture with </w:t>
      </w:r>
      <w:proofErr w:type="spellStart"/>
      <w:r w:rsidRPr="00377148">
        <w:t>TataAutocomp</w:t>
      </w:r>
      <w:proofErr w:type="spellEnd"/>
      <w:r w:rsidRPr="00377148">
        <w:t xml:space="preserve"> Systems to develop, commercialize, and manufacture e-axles for the Indian market. Bosch also plays a leading role as a technology partner in Chin</w:t>
      </w:r>
      <w:r w:rsidRPr="000F62DD">
        <w:t xml:space="preserve">a, the world’s largest vehicle market today. “We already work with almost all Chinese car manufacturers, as well as with numerous international automakers operating in China,” says Marco Zehe, president of Bosch’s Electrified Motion division. For more than a decade, Bosch has been manufacturing for </w:t>
      </w:r>
      <w:proofErr w:type="gramStart"/>
      <w:r w:rsidRPr="000F62DD">
        <w:t>a large number of</w:t>
      </w:r>
      <w:proofErr w:type="gramEnd"/>
      <w:r w:rsidRPr="000F62DD">
        <w:t xml:space="preserve"> automakers based there and supplies more than 30</w:t>
      </w:r>
      <w:r w:rsidR="00377148">
        <w:t> </w:t>
      </w:r>
      <w:r w:rsidRPr="000F62DD">
        <w:t xml:space="preserve">customers with solutions for electric driving. </w:t>
      </w:r>
    </w:p>
    <w:p w14:paraId="4238F135" w14:textId="77777777" w:rsidR="00A43844" w:rsidRPr="000F62DD" w:rsidRDefault="00A43844" w:rsidP="000F62DD">
      <w:pPr>
        <w:suppressAutoHyphens/>
      </w:pPr>
    </w:p>
    <w:p w14:paraId="2F582DAB" w14:textId="62A62312" w:rsidR="007F7850" w:rsidRPr="000F62DD" w:rsidRDefault="0036174F" w:rsidP="000F62DD">
      <w:pPr>
        <w:suppressAutoHyphens/>
      </w:pPr>
      <w:r w:rsidRPr="000F62DD">
        <w:t xml:space="preserve">From silicon carbide chips to complete powertrain solutions – Bosch covers the entire spectrum of electromobility worldwide. In addition to the e-axle, the company now also offers “X-in-1” solutions, in which several elements such as the electric motor, power electronics, transmission, and energy management are bundled into highly integrated systems. These are more compact, lighter, and less complex, and offer clear cost benefits for customers. </w:t>
      </w:r>
    </w:p>
    <w:p w14:paraId="64DCB92F" w14:textId="77777777" w:rsidR="007F7850" w:rsidRDefault="007F7850" w:rsidP="000F62DD">
      <w:pPr>
        <w:pStyle w:val="Zwischenberschrift"/>
        <w:suppressAutoHyphens/>
      </w:pPr>
    </w:p>
    <w:p w14:paraId="0572F1B4" w14:textId="77777777" w:rsidR="00377148" w:rsidRPr="00377148" w:rsidRDefault="00377148" w:rsidP="00377148"/>
    <w:p w14:paraId="02B92588" w14:textId="77777777" w:rsidR="00FB28C5" w:rsidRPr="000F62DD" w:rsidRDefault="00FB28C5" w:rsidP="000F62DD">
      <w:pPr>
        <w:suppressAutoHyphens/>
        <w:rPr>
          <w:rFonts w:cs="Arial"/>
          <w:b/>
          <w:bCs/>
        </w:rPr>
      </w:pPr>
      <w:r w:rsidRPr="000F62DD">
        <w:rPr>
          <w:b/>
          <w:bCs/>
        </w:rPr>
        <w:t xml:space="preserve">Press photos and </w:t>
      </w:r>
      <w:proofErr w:type="spellStart"/>
      <w:proofErr w:type="gramStart"/>
      <w:r w:rsidRPr="000F62DD">
        <w:rPr>
          <w:b/>
          <w:bCs/>
        </w:rPr>
        <w:t>infocharts</w:t>
      </w:r>
      <w:proofErr w:type="spellEnd"/>
      <w:proofErr w:type="gramEnd"/>
      <w:r w:rsidRPr="000F62DD">
        <w:rPr>
          <w:b/>
          <w:bCs/>
        </w:rPr>
        <w:t xml:space="preserve"> are available on the Bosch Media Service at </w:t>
      </w:r>
      <w:hyperlink r:id="rId11" w:history="1">
        <w:r w:rsidRPr="000F62DD">
          <w:rPr>
            <w:rStyle w:val="Hyperlink"/>
            <w:rFonts w:cs="Arial"/>
            <w:b/>
            <w:bCs/>
          </w:rPr>
          <w:t>www.bosch-press.com</w:t>
        </w:r>
      </w:hyperlink>
      <w:r w:rsidRPr="000F62DD">
        <w:rPr>
          <w:b/>
          <w:bCs/>
        </w:rPr>
        <w:t>.</w:t>
      </w:r>
    </w:p>
    <w:p w14:paraId="13E183A3" w14:textId="77777777" w:rsidR="00E93B50" w:rsidRPr="000F62DD" w:rsidRDefault="00E93B50" w:rsidP="000F62DD">
      <w:pPr>
        <w:suppressAutoHyphens/>
      </w:pPr>
    </w:p>
    <w:p w14:paraId="0817E9AF" w14:textId="77777777" w:rsidR="002B515D" w:rsidRDefault="00377148" w:rsidP="002B515D">
      <w:pPr>
        <w:pStyle w:val="Untertitel1"/>
        <w:rPr>
          <w:lang w:val="en-US"/>
        </w:rPr>
      </w:pPr>
      <w:r>
        <w:rPr>
          <w:bCs/>
        </w:rPr>
        <w:br w:type="column"/>
      </w:r>
      <w:r w:rsidR="002B515D">
        <w:rPr>
          <w:lang w:val="en-US"/>
        </w:rPr>
        <w:lastRenderedPageBreak/>
        <w:t>Contact:</w:t>
      </w:r>
      <w:r w:rsidR="002B515D">
        <w:rPr>
          <w:lang w:val="en-US"/>
        </w:rPr>
        <w:tab/>
      </w:r>
      <w:r w:rsidR="002B515D">
        <w:rPr>
          <w:lang w:val="en-US"/>
        </w:rPr>
        <w:tab/>
      </w:r>
      <w:r w:rsidR="002B515D">
        <w:rPr>
          <w:lang w:val="en-US"/>
        </w:rPr>
        <w:tab/>
      </w:r>
      <w:r w:rsidR="002B515D">
        <w:rPr>
          <w:lang w:val="en-US"/>
        </w:rPr>
        <w:tab/>
      </w:r>
      <w:r w:rsidR="002B515D">
        <w:rPr>
          <w:lang w:val="en-US"/>
        </w:rPr>
        <w:tab/>
      </w:r>
    </w:p>
    <w:p w14:paraId="186C88B0" w14:textId="77777777" w:rsidR="002B515D" w:rsidRPr="00D43D9C" w:rsidRDefault="002B515D" w:rsidP="002B515D">
      <w:bookmarkStart w:id="0" w:name="_Hlk164080310"/>
      <w:r w:rsidRPr="00D43D9C">
        <w:t>Megan Bonelli, E</w:t>
      </w:r>
      <w:r w:rsidRPr="00D43D9C">
        <w:noBreakHyphen/>
        <w:t xml:space="preserve">mail: </w:t>
      </w:r>
      <w:hyperlink r:id="rId12" w:history="1">
        <w:r w:rsidRPr="00D43D9C">
          <w:rPr>
            <w:rStyle w:val="Hyperlink"/>
          </w:rPr>
          <w:t>Megan.Bonelli@us.bosch.com</w:t>
        </w:r>
      </w:hyperlink>
    </w:p>
    <w:p w14:paraId="16C47E90" w14:textId="77777777" w:rsidR="002B515D" w:rsidRPr="00674532" w:rsidRDefault="002B515D" w:rsidP="002B515D">
      <w:r>
        <w:rPr>
          <w:lang w:val="en"/>
        </w:rPr>
        <w:t>Phone: +</w:t>
      </w:r>
      <w:r w:rsidRPr="00E73D68">
        <w:rPr>
          <w:lang w:val="en-GB"/>
        </w:rPr>
        <w:t>947-281-7062</w:t>
      </w:r>
    </w:p>
    <w:p w14:paraId="0B381DC0" w14:textId="77777777" w:rsidR="002B515D" w:rsidRDefault="002B515D" w:rsidP="002B515D">
      <w:pPr>
        <w:spacing w:line="240" w:lineRule="auto"/>
        <w:rPr>
          <w:b/>
          <w:bCs/>
          <w:i/>
          <w:iCs/>
          <w:color w:val="000000"/>
          <w:sz w:val="18"/>
          <w:szCs w:val="18"/>
        </w:rPr>
      </w:pPr>
    </w:p>
    <w:p w14:paraId="02DA1483" w14:textId="77777777" w:rsidR="002B515D" w:rsidRPr="00586486" w:rsidRDefault="002B515D" w:rsidP="002B515D">
      <w:pPr>
        <w:spacing w:line="240" w:lineRule="auto"/>
        <w:rPr>
          <w:b/>
          <w:bCs/>
          <w:i/>
          <w:iCs/>
          <w:color w:val="000000"/>
          <w:sz w:val="18"/>
          <w:szCs w:val="18"/>
        </w:rPr>
      </w:pPr>
      <w:r w:rsidRPr="00586486">
        <w:rPr>
          <w:b/>
          <w:bCs/>
          <w:i/>
          <w:iCs/>
          <w:color w:val="000000"/>
          <w:sz w:val="18"/>
          <w:szCs w:val="18"/>
        </w:rPr>
        <w:t>About Bosch</w:t>
      </w:r>
    </w:p>
    <w:p w14:paraId="03519D31" w14:textId="77777777" w:rsidR="002B515D" w:rsidRPr="00586486" w:rsidRDefault="002B515D" w:rsidP="002B515D">
      <w:pPr>
        <w:spacing w:line="240" w:lineRule="auto"/>
        <w:rPr>
          <w:i/>
          <w:iCs/>
          <w:color w:val="000000"/>
          <w:sz w:val="18"/>
          <w:szCs w:val="18"/>
        </w:rPr>
      </w:pPr>
    </w:p>
    <w:bookmarkEnd w:id="0"/>
    <w:p w14:paraId="6D080BBC" w14:textId="77777777" w:rsidR="002B515D" w:rsidRPr="00C9072C" w:rsidRDefault="002B515D" w:rsidP="002B515D">
      <w:pPr>
        <w:spacing w:line="240" w:lineRule="auto"/>
        <w:rPr>
          <w:i/>
          <w:iCs/>
          <w:color w:val="000000"/>
          <w:sz w:val="18"/>
          <w:szCs w:val="18"/>
        </w:rPr>
      </w:pPr>
      <w:r w:rsidRPr="00C9072C">
        <w:rPr>
          <w:i/>
          <w:iCs/>
          <w:color w:val="000000"/>
          <w:sz w:val="18"/>
          <w:szCs w:val="18"/>
        </w:rPr>
        <w:t>Having established a presence in North America in 1906, today the Bosch Group employs around 38,000 associates in more than 100 locations in the North American region (as of Dec. 31, 202</w:t>
      </w:r>
      <w:r>
        <w:rPr>
          <w:i/>
          <w:iCs/>
          <w:color w:val="000000"/>
          <w:sz w:val="18"/>
          <w:szCs w:val="18"/>
        </w:rPr>
        <w:t>5</w:t>
      </w:r>
      <w:r w:rsidRPr="00C9072C">
        <w:rPr>
          <w:i/>
          <w:iCs/>
          <w:color w:val="000000"/>
          <w:sz w:val="18"/>
          <w:szCs w:val="18"/>
        </w:rPr>
        <w:t xml:space="preserve">). According to preliminary figures, Bosch generated consolidated sales of $18.7 billion in the U.S., Mexico and Canada in 2025. For more information visit </w:t>
      </w:r>
      <w:hyperlink r:id="rId13" w:tgtFrame="_blank" w:history="1">
        <w:r w:rsidRPr="00C9072C">
          <w:rPr>
            <w:rStyle w:val="Hyperlink"/>
            <w:i/>
            <w:iCs/>
            <w:sz w:val="18"/>
            <w:szCs w:val="18"/>
          </w:rPr>
          <w:t>www.bosch.us</w:t>
        </w:r>
      </w:hyperlink>
      <w:r w:rsidRPr="00C9072C">
        <w:rPr>
          <w:i/>
          <w:iCs/>
          <w:color w:val="000000"/>
          <w:sz w:val="18"/>
          <w:szCs w:val="18"/>
        </w:rPr>
        <w:t xml:space="preserve">, </w:t>
      </w:r>
      <w:hyperlink r:id="rId14" w:tgtFrame="_blank" w:history="1">
        <w:r w:rsidRPr="00C9072C">
          <w:rPr>
            <w:rStyle w:val="Hyperlink"/>
            <w:i/>
            <w:iCs/>
            <w:sz w:val="18"/>
            <w:szCs w:val="18"/>
          </w:rPr>
          <w:t>www.bosch.mx</w:t>
        </w:r>
      </w:hyperlink>
      <w:r w:rsidRPr="00C9072C">
        <w:rPr>
          <w:i/>
          <w:iCs/>
          <w:color w:val="000000"/>
          <w:sz w:val="18"/>
          <w:szCs w:val="18"/>
        </w:rPr>
        <w:t xml:space="preserve"> and </w:t>
      </w:r>
      <w:hyperlink r:id="rId15" w:tgtFrame="_blank" w:history="1">
        <w:r w:rsidRPr="00C9072C">
          <w:rPr>
            <w:rStyle w:val="Hyperlink"/>
            <w:i/>
            <w:iCs/>
            <w:sz w:val="18"/>
            <w:szCs w:val="18"/>
          </w:rPr>
          <w:t>www.bosch.ca</w:t>
        </w:r>
      </w:hyperlink>
      <w:r w:rsidRPr="00C9072C">
        <w:rPr>
          <w:i/>
          <w:iCs/>
          <w:color w:val="000000"/>
          <w:sz w:val="18"/>
          <w:szCs w:val="18"/>
        </w:rPr>
        <w:t>.</w:t>
      </w:r>
    </w:p>
    <w:p w14:paraId="68B71F34" w14:textId="77777777" w:rsidR="002B515D" w:rsidRDefault="002B515D" w:rsidP="002B515D">
      <w:pPr>
        <w:rPr>
          <w:lang w:val="en-GB"/>
        </w:rPr>
      </w:pPr>
    </w:p>
    <w:p w14:paraId="54350673" w14:textId="77777777" w:rsidR="002B515D" w:rsidRDefault="002B515D" w:rsidP="002B515D">
      <w:pPr>
        <w:spacing w:line="240" w:lineRule="auto"/>
        <w:rPr>
          <w:i/>
          <w:iCs/>
          <w:color w:val="000000" w:themeColor="text1"/>
          <w:sz w:val="18"/>
          <w:szCs w:val="18"/>
          <w:lang w:val="en"/>
        </w:rPr>
      </w:pPr>
      <w:r w:rsidRPr="25E4377B">
        <w:rPr>
          <w:i/>
          <w:iCs/>
          <w:color w:val="000000" w:themeColor="text1"/>
          <w:sz w:val="18"/>
          <w:szCs w:val="18"/>
          <w:lang w:val="en"/>
        </w:rPr>
        <w:t xml:space="preserve">The Bosch Group is a leading global supplier of technology and services. It employs </w:t>
      </w:r>
      <w:r w:rsidRPr="00A76066">
        <w:br/>
      </w:r>
      <w:r w:rsidRPr="25E4377B">
        <w:rPr>
          <w:i/>
          <w:iCs/>
          <w:color w:val="000000" w:themeColor="text1"/>
          <w:sz w:val="18"/>
          <w:szCs w:val="18"/>
          <w:lang w:val="en"/>
        </w:rPr>
        <w:t xml:space="preserve">roughly 413,000 associates worldwide (as of December 31, 2025). The company generated sales of 91 billion euros in 2025. Its operations are divided into four business sectors: </w:t>
      </w:r>
      <w:r w:rsidRPr="00A76066">
        <w:br/>
      </w:r>
      <w:r w:rsidRPr="25E4377B">
        <w:rPr>
          <w:i/>
          <w:iCs/>
          <w:color w:val="000000" w:themeColor="text1"/>
          <w:sz w:val="18"/>
          <w:szCs w:val="18"/>
          <w:lang w:val="en"/>
        </w:rPr>
        <w:t xml:space="preserve">Mobility, Industrial Technology, Consumer Goods, and Energy and Building Technology. </w:t>
      </w:r>
      <w:r w:rsidRPr="00A76066">
        <w:br/>
      </w:r>
      <w:r w:rsidRPr="25E4377B">
        <w:rPr>
          <w:i/>
          <w:iCs/>
          <w:color w:val="000000" w:themeColor="text1"/>
          <w:sz w:val="18"/>
          <w:szCs w:val="18"/>
          <w:lang w:val="en"/>
        </w:rPr>
        <w:t xml:space="preserve">With its business activities, the company aims to use technology to help shape universal trends such as automation, digitalization, electrification, and artificial intelligence. In this context, Bosch’s broad diversification across regions and industries strengthens its innovativeness and robustness. Bosch uses its proven expertise in hardware, software, </w:t>
      </w:r>
      <w:r w:rsidRPr="00A76066">
        <w:br/>
      </w:r>
      <w:r w:rsidRPr="25E4377B">
        <w:rPr>
          <w:i/>
          <w:iCs/>
          <w:color w:val="000000" w:themeColor="text1"/>
          <w:sz w:val="18"/>
          <w:szCs w:val="18"/>
          <w:lang w:val="en"/>
        </w:rPr>
        <w:t xml:space="preserve">and services to offer customers cross-domain solutions from a single source. It also applies </w:t>
      </w:r>
      <w:r w:rsidRPr="00A76066">
        <w:br/>
      </w:r>
      <w:r w:rsidRPr="25E4377B">
        <w:rPr>
          <w:i/>
          <w:iCs/>
          <w:color w:val="000000" w:themeColor="text1"/>
          <w:sz w:val="18"/>
          <w:szCs w:val="18"/>
          <w:lang w:val="en"/>
        </w:rPr>
        <w:t xml:space="preserve">its expertise in connectivity and artificial intelligence </w:t>
      </w:r>
      <w:proofErr w:type="gramStart"/>
      <w:r w:rsidRPr="25E4377B">
        <w:rPr>
          <w:i/>
          <w:iCs/>
          <w:color w:val="000000" w:themeColor="text1"/>
          <w:sz w:val="18"/>
          <w:szCs w:val="18"/>
          <w:lang w:val="en"/>
        </w:rPr>
        <w:t>in order to</w:t>
      </w:r>
      <w:proofErr w:type="gramEnd"/>
      <w:r w:rsidRPr="25E4377B">
        <w:rPr>
          <w:i/>
          <w:iCs/>
          <w:color w:val="000000" w:themeColor="text1"/>
          <w:sz w:val="18"/>
          <w:szCs w:val="18"/>
          <w:lang w:val="en"/>
        </w:rPr>
        <w:t xml:space="preserve"> develop and manufacture intelligent, user-friendly, and sustainable products. With technology that is “Invented for life,” Bosch wants to help improve quality of life and conserve natural resources. The Bosch Group comprises Robert Bosch GmbH and its roughly 500 subsidiary and regional companies in over 60 countries. Including sales and service partners, Bosch’s global manufacturing, engineering, and sales network covers nearly every country in the world. Bosch’s innovative strength is key to the company’s further development. Bosch employs some 82,000 </w:t>
      </w:r>
      <w:proofErr w:type="gramStart"/>
      <w:r w:rsidRPr="25E4377B">
        <w:rPr>
          <w:i/>
          <w:iCs/>
          <w:color w:val="000000" w:themeColor="text1"/>
          <w:sz w:val="18"/>
          <w:szCs w:val="18"/>
          <w:lang w:val="en"/>
        </w:rPr>
        <w:t>associates in research</w:t>
      </w:r>
      <w:proofErr w:type="gramEnd"/>
      <w:r w:rsidRPr="25E4377B">
        <w:rPr>
          <w:i/>
          <w:iCs/>
          <w:color w:val="000000" w:themeColor="text1"/>
          <w:sz w:val="18"/>
          <w:szCs w:val="18"/>
          <w:lang w:val="en"/>
        </w:rPr>
        <w:t xml:space="preserve"> and development.</w:t>
      </w:r>
    </w:p>
    <w:p w14:paraId="11454D96" w14:textId="77777777" w:rsidR="002B515D" w:rsidRDefault="002B515D" w:rsidP="002B515D">
      <w:pPr>
        <w:spacing w:line="240" w:lineRule="auto"/>
        <w:rPr>
          <w:i/>
          <w:iCs/>
          <w:color w:val="000000" w:themeColor="text1"/>
          <w:sz w:val="18"/>
          <w:szCs w:val="18"/>
          <w:lang w:val="en"/>
        </w:rPr>
      </w:pPr>
      <w:r w:rsidRPr="25E4377B">
        <w:rPr>
          <w:i/>
          <w:iCs/>
          <w:color w:val="000000" w:themeColor="text1"/>
          <w:sz w:val="18"/>
          <w:szCs w:val="18"/>
          <w:lang w:val="en"/>
        </w:rPr>
        <w:t xml:space="preserve"> </w:t>
      </w:r>
    </w:p>
    <w:p w14:paraId="2ABE24DF" w14:textId="77777777" w:rsidR="002B515D" w:rsidRDefault="002B515D" w:rsidP="002B515D">
      <w:pPr>
        <w:spacing w:line="240" w:lineRule="auto"/>
        <w:rPr>
          <w:i/>
          <w:iCs/>
          <w:color w:val="000000" w:themeColor="text1"/>
          <w:sz w:val="18"/>
          <w:szCs w:val="18"/>
        </w:rPr>
      </w:pPr>
      <w:r w:rsidRPr="25E4377B">
        <w:rPr>
          <w:i/>
          <w:iCs/>
          <w:color w:val="000000" w:themeColor="text1"/>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25E4377B">
        <w:rPr>
          <w:i/>
          <w:iCs/>
          <w:color w:val="000000" w:themeColor="text1"/>
          <w:sz w:val="18"/>
          <w:szCs w:val="18"/>
        </w:rPr>
        <w:t>The majority of</w:t>
      </w:r>
      <w:proofErr w:type="gramEnd"/>
      <w:r w:rsidRPr="25E4377B">
        <w:rPr>
          <w:i/>
          <w:iCs/>
          <w:color w:val="000000" w:themeColor="text1"/>
          <w:sz w:val="18"/>
          <w:szCs w:val="18"/>
        </w:rPr>
        <w:t xml:space="preserve"> voting rights are held by Robert Bosch </w:t>
      </w:r>
      <w:proofErr w:type="spellStart"/>
      <w:r w:rsidRPr="25E4377B">
        <w:rPr>
          <w:i/>
          <w:iCs/>
          <w:color w:val="000000" w:themeColor="text1"/>
          <w:sz w:val="18"/>
          <w:szCs w:val="18"/>
        </w:rPr>
        <w:t>Industrietreuhand</w:t>
      </w:r>
      <w:proofErr w:type="spellEnd"/>
      <w:r w:rsidRPr="25E4377B">
        <w:rPr>
          <w:i/>
          <w:iCs/>
          <w:color w:val="000000" w:themeColor="text1"/>
          <w:sz w:val="18"/>
          <w:szCs w:val="18"/>
        </w:rPr>
        <w:t xml:space="preserve"> KG. </w:t>
      </w:r>
      <w:r w:rsidRPr="00A76066">
        <w:br/>
      </w:r>
      <w:r w:rsidRPr="25E4377B">
        <w:rPr>
          <w:i/>
          <w:iCs/>
          <w:color w:val="000000" w:themeColor="text1"/>
          <w:sz w:val="18"/>
          <w:szCs w:val="18"/>
        </w:rPr>
        <w:t>It is entrusted with the task of safeguarding the company’s long-term existence</w:t>
      </w:r>
      <w:proofErr w:type="gramStart"/>
      <w:r w:rsidRPr="25E4377B">
        <w:rPr>
          <w:i/>
          <w:iCs/>
          <w:color w:val="000000" w:themeColor="text1"/>
          <w:sz w:val="18"/>
          <w:szCs w:val="18"/>
        </w:rPr>
        <w:t xml:space="preserve"> and in particular</w:t>
      </w:r>
      <w:proofErr w:type="gramEnd"/>
      <w:r w:rsidRPr="25E4377B">
        <w:rPr>
          <w:i/>
          <w:iCs/>
          <w:color w:val="000000" w:themeColor="text1"/>
          <w:sz w:val="18"/>
          <w:szCs w:val="18"/>
        </w:rPr>
        <w:t xml:space="preserve"> its financial independence – in line with the mission handed down in the will of </w:t>
      </w:r>
      <w:r w:rsidRPr="00A76066">
        <w:br/>
      </w:r>
      <w:r w:rsidRPr="25E4377B">
        <w:rPr>
          <w:i/>
          <w:iCs/>
          <w:color w:val="000000" w:themeColor="text1"/>
          <w:sz w:val="18"/>
          <w:szCs w:val="18"/>
        </w:rPr>
        <w:t>the company’s founder, Robert Bosch.</w:t>
      </w:r>
    </w:p>
    <w:p w14:paraId="5B994D63" w14:textId="77777777" w:rsidR="002B515D" w:rsidRDefault="002B515D" w:rsidP="002B515D">
      <w:pPr>
        <w:spacing w:line="240" w:lineRule="auto"/>
        <w:rPr>
          <w:i/>
          <w:iCs/>
          <w:color w:val="000000" w:themeColor="text1"/>
          <w:sz w:val="18"/>
          <w:szCs w:val="18"/>
          <w:lang w:val="en"/>
        </w:rPr>
      </w:pPr>
      <w:r w:rsidRPr="25E4377B">
        <w:rPr>
          <w:i/>
          <w:iCs/>
          <w:color w:val="000000" w:themeColor="text1"/>
          <w:sz w:val="18"/>
          <w:szCs w:val="18"/>
          <w:lang w:val="en"/>
        </w:rPr>
        <w:t xml:space="preserve"> </w:t>
      </w:r>
    </w:p>
    <w:p w14:paraId="233AA8A8" w14:textId="77777777" w:rsidR="002B515D" w:rsidRDefault="002B515D" w:rsidP="002B515D">
      <w:pPr>
        <w:spacing w:line="240" w:lineRule="auto"/>
        <w:rPr>
          <w:i/>
          <w:iCs/>
          <w:color w:val="000000" w:themeColor="text1"/>
          <w:sz w:val="18"/>
          <w:szCs w:val="18"/>
        </w:rPr>
      </w:pPr>
      <w:r w:rsidRPr="25E4377B">
        <w:rPr>
          <w:i/>
          <w:iCs/>
          <w:color w:val="000000" w:themeColor="text1"/>
          <w:sz w:val="18"/>
          <w:szCs w:val="18"/>
        </w:rPr>
        <w:t xml:space="preserve">Additional information is available online at </w:t>
      </w:r>
      <w:hyperlink r:id="rId16" w:history="1">
        <w:r w:rsidRPr="25E4377B">
          <w:rPr>
            <w:rStyle w:val="Hyperlink"/>
            <w:i/>
            <w:iCs/>
            <w:sz w:val="18"/>
            <w:szCs w:val="18"/>
          </w:rPr>
          <w:t>www.bosch-press.com</w:t>
        </w:r>
      </w:hyperlink>
      <w:r w:rsidRPr="25E4377B">
        <w:rPr>
          <w:i/>
          <w:iCs/>
          <w:color w:val="000000" w:themeColor="text1"/>
          <w:sz w:val="18"/>
          <w:szCs w:val="18"/>
        </w:rPr>
        <w:t xml:space="preserve">, </w:t>
      </w:r>
      <w:hyperlink r:id="rId17" w:history="1">
        <w:r w:rsidRPr="25E4377B">
          <w:rPr>
            <w:rStyle w:val="Hyperlink"/>
            <w:i/>
            <w:iCs/>
            <w:sz w:val="18"/>
            <w:szCs w:val="18"/>
          </w:rPr>
          <w:t>www.bosch.com</w:t>
        </w:r>
      </w:hyperlink>
      <w:r w:rsidRPr="25E4377B">
        <w:rPr>
          <w:i/>
          <w:iCs/>
          <w:color w:val="000000" w:themeColor="text1"/>
          <w:sz w:val="18"/>
          <w:szCs w:val="18"/>
        </w:rPr>
        <w:t>.</w:t>
      </w:r>
    </w:p>
    <w:p w14:paraId="1C64F8C5" w14:textId="77777777" w:rsidR="002B515D" w:rsidRDefault="002B515D" w:rsidP="002B515D">
      <w:pPr>
        <w:spacing w:line="240" w:lineRule="auto"/>
        <w:rPr>
          <w:i/>
          <w:iCs/>
          <w:color w:val="000000" w:themeColor="text1"/>
          <w:sz w:val="18"/>
          <w:szCs w:val="18"/>
          <w:lang w:val="en"/>
        </w:rPr>
      </w:pPr>
    </w:p>
    <w:p w14:paraId="68A858D5" w14:textId="77777777" w:rsidR="002B515D" w:rsidRDefault="002B515D" w:rsidP="002B515D">
      <w:pPr>
        <w:spacing w:line="240" w:lineRule="auto"/>
      </w:pPr>
    </w:p>
    <w:p w14:paraId="1D64D738" w14:textId="77777777" w:rsidR="002B515D" w:rsidRPr="00B644B0" w:rsidRDefault="002B515D" w:rsidP="002B515D">
      <w:pPr>
        <w:spacing w:line="240" w:lineRule="auto"/>
        <w:rPr>
          <w:i/>
          <w:iCs/>
          <w:sz w:val="18"/>
          <w:szCs w:val="18"/>
        </w:rPr>
      </w:pPr>
      <w:r w:rsidRPr="00B644B0">
        <w:rPr>
          <w:i/>
          <w:iCs/>
          <w:sz w:val="18"/>
          <w:szCs w:val="18"/>
        </w:rPr>
        <w:t>Exchange rate: 1 EUR = 1.1297</w:t>
      </w:r>
    </w:p>
    <w:p w14:paraId="486CB7A6" w14:textId="40A15224" w:rsidR="00081903" w:rsidRPr="00377148" w:rsidRDefault="00081903" w:rsidP="002B515D">
      <w:pPr>
        <w:pStyle w:val="Zwischenberschrift"/>
        <w:suppressAutoHyphens/>
        <w:rPr>
          <w:i/>
          <w:iCs/>
          <w:sz w:val="18"/>
          <w:szCs w:val="18"/>
        </w:rPr>
      </w:pPr>
    </w:p>
    <w:sectPr w:rsidR="00081903" w:rsidRPr="00377148" w:rsidSect="00073E55">
      <w:headerReference w:type="default" r:id="rId18"/>
      <w:footerReference w:type="default" r:id="rId19"/>
      <w:headerReference w:type="first" r:id="rId20"/>
      <w:footerReference w:type="first" r:id="rId21"/>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94BEC" w14:textId="77777777" w:rsidR="001A0A6B" w:rsidRDefault="001A0A6B">
      <w:r>
        <w:separator/>
      </w:r>
    </w:p>
  </w:endnote>
  <w:endnote w:type="continuationSeparator" w:id="0">
    <w:p w14:paraId="440357C7" w14:textId="77777777" w:rsidR="001A0A6B" w:rsidRDefault="001A0A6B">
      <w:r>
        <w:continuationSeparator/>
      </w:r>
    </w:p>
  </w:endnote>
  <w:endnote w:type="continuationNotice" w:id="1">
    <w:p w14:paraId="15E9358B" w14:textId="77777777" w:rsidR="001A0A6B" w:rsidRDefault="001A0A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4000E0F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A7BA"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783A5B91"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4E47"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2B515D" w:rsidRPr="00A655D3" w14:paraId="703A41F1" w14:textId="77777777" w:rsidTr="000E015B">
      <w:tc>
        <w:tcPr>
          <w:tcW w:w="1560" w:type="dxa"/>
        </w:tcPr>
        <w:p w14:paraId="04C64551" w14:textId="77777777" w:rsidR="002B515D" w:rsidRPr="002B515D" w:rsidRDefault="002B515D" w:rsidP="002B515D">
          <w:pPr>
            <w:pStyle w:val="paragraph"/>
            <w:spacing w:before="0" w:beforeAutospacing="0" w:after="0" w:afterAutospacing="0"/>
            <w:textAlignment w:val="baseline"/>
            <w:rPr>
              <w:rFonts w:ascii="Bosch Office Sans" w:hAnsi="Bosch Office Sans" w:cs="Segoe UI"/>
              <w:sz w:val="18"/>
              <w:szCs w:val="18"/>
            </w:rPr>
          </w:pPr>
          <w:r w:rsidRPr="002B515D">
            <w:rPr>
              <w:rStyle w:val="normaltextrun"/>
              <w:rFonts w:ascii="Bosch Office Sans" w:hAnsi="Bosch Office Sans" w:cs="Segoe UI"/>
              <w:sz w:val="15"/>
              <w:szCs w:val="15"/>
            </w:rPr>
            <w:t>Robert Bosch LLC</w:t>
          </w:r>
          <w:r w:rsidRPr="002B515D">
            <w:rPr>
              <w:rStyle w:val="eop"/>
              <w:rFonts w:ascii="Bosch Office Sans" w:hAnsi="Bosch Office Sans" w:cs="Segoe UI"/>
              <w:sz w:val="15"/>
              <w:szCs w:val="15"/>
            </w:rPr>
            <w:t> </w:t>
          </w:r>
        </w:p>
        <w:p w14:paraId="455DED72" w14:textId="77777777" w:rsidR="002B515D" w:rsidRPr="002B515D" w:rsidRDefault="002B515D" w:rsidP="002B515D">
          <w:pPr>
            <w:pStyle w:val="paragraph"/>
            <w:spacing w:before="0" w:beforeAutospacing="0" w:after="0" w:afterAutospacing="0"/>
            <w:textAlignment w:val="baseline"/>
            <w:rPr>
              <w:rFonts w:ascii="Bosch Office Sans" w:hAnsi="Bosch Office Sans" w:cs="Segoe UI"/>
              <w:sz w:val="18"/>
              <w:szCs w:val="18"/>
            </w:rPr>
          </w:pPr>
          <w:r w:rsidRPr="002B515D">
            <w:rPr>
              <w:rStyle w:val="normaltextrun"/>
              <w:rFonts w:ascii="Bosch Office Sans" w:hAnsi="Bosch Office Sans" w:cs="Segoe UI"/>
              <w:sz w:val="15"/>
              <w:szCs w:val="15"/>
            </w:rPr>
            <w:t>38000 Hills Tech Drive</w:t>
          </w:r>
          <w:r w:rsidRPr="002B515D">
            <w:rPr>
              <w:rStyle w:val="eop"/>
              <w:rFonts w:ascii="Bosch Office Sans" w:hAnsi="Bosch Office Sans" w:cs="Segoe UI"/>
              <w:sz w:val="15"/>
              <w:szCs w:val="15"/>
            </w:rPr>
            <w:t> </w:t>
          </w:r>
        </w:p>
        <w:p w14:paraId="3F6B1105" w14:textId="77777777" w:rsidR="002B515D" w:rsidRPr="002B515D" w:rsidRDefault="002B515D" w:rsidP="002B515D">
          <w:pPr>
            <w:pStyle w:val="MLStat"/>
            <w:tabs>
              <w:tab w:val="left" w:pos="-9656"/>
            </w:tabs>
            <w:spacing w:before="0" w:after="0" w:line="226" w:lineRule="atLeast"/>
            <w:ind w:left="0" w:right="0" w:firstLine="0"/>
            <w:rPr>
              <w:rFonts w:ascii="Bosch Office Sans" w:hAnsi="Bosch Office Sans"/>
              <w:sz w:val="15"/>
              <w:szCs w:val="15"/>
            </w:rPr>
          </w:pPr>
          <w:r w:rsidRPr="002B515D">
            <w:rPr>
              <w:rStyle w:val="normaltextrun"/>
              <w:rFonts w:ascii="Bosch Office Sans" w:hAnsi="Bosch Office Sans" w:cs="Segoe UI"/>
              <w:sz w:val="15"/>
              <w:szCs w:val="15"/>
            </w:rPr>
            <w:t>Farmington Hills, MI 48331</w:t>
          </w:r>
          <w:r w:rsidRPr="002B515D">
            <w:rPr>
              <w:rStyle w:val="eop"/>
              <w:rFonts w:ascii="Bosch Office Sans" w:hAnsi="Bosch Office Sans" w:cs="Segoe UI"/>
              <w:sz w:val="15"/>
              <w:szCs w:val="15"/>
            </w:rPr>
            <w:t> </w:t>
          </w:r>
        </w:p>
      </w:tc>
      <w:tc>
        <w:tcPr>
          <w:tcW w:w="2835" w:type="dxa"/>
        </w:tcPr>
        <w:p w14:paraId="0978C828" w14:textId="77777777" w:rsidR="002B515D" w:rsidRPr="002B515D" w:rsidRDefault="002B515D" w:rsidP="002B515D">
          <w:pPr>
            <w:pStyle w:val="paragraph"/>
            <w:spacing w:before="0" w:beforeAutospacing="0" w:after="0" w:afterAutospacing="0"/>
            <w:textAlignment w:val="baseline"/>
            <w:rPr>
              <w:rFonts w:ascii="Bosch Office Sans" w:hAnsi="Bosch Office Sans" w:cs="Segoe UI"/>
              <w:sz w:val="18"/>
              <w:szCs w:val="18"/>
              <w:lang w:val="de-DE"/>
            </w:rPr>
          </w:pPr>
          <w:r w:rsidRPr="002B515D">
            <w:rPr>
              <w:rStyle w:val="normaltextrun"/>
              <w:rFonts w:ascii="Bosch Office Sans" w:hAnsi="Bosch Office Sans" w:cs="Segoe UI"/>
              <w:sz w:val="15"/>
              <w:szCs w:val="15"/>
              <w:lang w:val="de-DE"/>
            </w:rPr>
            <w:t>E-mail    Megan.Bonelli@us.bosch.com</w:t>
          </w:r>
          <w:r w:rsidRPr="002B515D">
            <w:rPr>
              <w:rStyle w:val="eop"/>
              <w:rFonts w:ascii="Bosch Office Sans" w:hAnsi="Bosch Office Sans" w:cs="Segoe UI"/>
              <w:sz w:val="15"/>
              <w:szCs w:val="15"/>
              <w:lang w:val="de-DE"/>
            </w:rPr>
            <w:t> </w:t>
          </w:r>
        </w:p>
        <w:p w14:paraId="79A36A1D" w14:textId="77777777" w:rsidR="002B515D" w:rsidRPr="002B515D" w:rsidRDefault="002B515D" w:rsidP="002B515D">
          <w:pPr>
            <w:pStyle w:val="paragraph"/>
            <w:spacing w:before="0" w:beforeAutospacing="0" w:after="0" w:afterAutospacing="0"/>
            <w:textAlignment w:val="baseline"/>
            <w:rPr>
              <w:rFonts w:ascii="Bosch Office Sans" w:hAnsi="Bosch Office Sans" w:cs="Segoe UI"/>
              <w:sz w:val="18"/>
              <w:szCs w:val="18"/>
            </w:rPr>
          </w:pPr>
          <w:r w:rsidRPr="002B515D">
            <w:rPr>
              <w:rStyle w:val="normaltextrun"/>
              <w:rFonts w:ascii="Bosch Office Sans" w:hAnsi="Bosch Office Sans" w:cs="Segoe UI"/>
              <w:sz w:val="15"/>
              <w:szCs w:val="15"/>
            </w:rPr>
            <w:t>Phone    +1 947-281-7062</w:t>
          </w:r>
          <w:r w:rsidRPr="002B515D">
            <w:rPr>
              <w:rStyle w:val="eop"/>
              <w:rFonts w:ascii="Bosch Office Sans" w:hAnsi="Bosch Office Sans" w:cs="Segoe UI"/>
              <w:sz w:val="15"/>
              <w:szCs w:val="15"/>
            </w:rPr>
            <w:t> </w:t>
          </w:r>
        </w:p>
        <w:p w14:paraId="0D2AD499" w14:textId="77777777" w:rsidR="002B515D" w:rsidRPr="002B515D" w:rsidRDefault="002B515D" w:rsidP="002B515D">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3F2AA103" w14:textId="77777777" w:rsidR="002B515D" w:rsidRPr="002B515D" w:rsidRDefault="002B515D" w:rsidP="002B515D">
          <w:pPr>
            <w:pStyle w:val="paragraph"/>
            <w:spacing w:before="0" w:beforeAutospacing="0" w:after="0" w:afterAutospacing="0"/>
            <w:textAlignment w:val="baseline"/>
            <w:rPr>
              <w:rFonts w:ascii="Bosch Office Sans" w:hAnsi="Bosch Office Sans" w:cs="Segoe UI"/>
              <w:sz w:val="18"/>
              <w:szCs w:val="18"/>
            </w:rPr>
          </w:pPr>
          <w:r w:rsidRPr="002B515D">
            <w:rPr>
              <w:rStyle w:val="normaltextrun"/>
              <w:rFonts w:ascii="Bosch Office Sans" w:hAnsi="Bosch Office Sans" w:cs="Segoe UI"/>
              <w:sz w:val="15"/>
              <w:szCs w:val="15"/>
            </w:rPr>
            <w:t>Communications </w:t>
          </w:r>
          <w:r w:rsidRPr="002B515D">
            <w:rPr>
              <w:rStyle w:val="eop"/>
              <w:rFonts w:ascii="Bosch Office Sans" w:hAnsi="Bosch Office Sans" w:cs="Segoe UI"/>
              <w:sz w:val="15"/>
              <w:szCs w:val="15"/>
            </w:rPr>
            <w:t>and Brand Management – Region USA</w:t>
          </w:r>
        </w:p>
        <w:p w14:paraId="616FC91A" w14:textId="77777777" w:rsidR="002B515D" w:rsidRPr="002B515D" w:rsidRDefault="002B515D" w:rsidP="002B515D">
          <w:pPr>
            <w:pStyle w:val="paragraph"/>
            <w:spacing w:before="0" w:beforeAutospacing="0" w:after="0" w:afterAutospacing="0"/>
            <w:textAlignment w:val="baseline"/>
            <w:rPr>
              <w:rFonts w:ascii="Bosch Office Sans" w:hAnsi="Bosch Office Sans" w:cs="Segoe UI"/>
              <w:sz w:val="18"/>
              <w:szCs w:val="18"/>
            </w:rPr>
          </w:pPr>
        </w:p>
        <w:p w14:paraId="1882E28F" w14:textId="77777777" w:rsidR="002B515D" w:rsidRPr="002B515D" w:rsidRDefault="002B515D" w:rsidP="002B515D">
          <w:pPr>
            <w:pStyle w:val="MLStat"/>
            <w:tabs>
              <w:tab w:val="left" w:pos="-9656"/>
            </w:tabs>
            <w:spacing w:before="0" w:after="0" w:line="226" w:lineRule="atLeast"/>
            <w:ind w:left="0" w:right="0" w:firstLine="0"/>
            <w:rPr>
              <w:rFonts w:ascii="Bosch Office Sans" w:hAnsi="Bosch Office Sans"/>
              <w:sz w:val="15"/>
              <w:szCs w:val="15"/>
            </w:rPr>
          </w:pPr>
          <w:r w:rsidRPr="002B515D">
            <w:rPr>
              <w:rStyle w:val="normaltextrun"/>
              <w:rFonts w:ascii="Bosch Office Sans" w:hAnsi="Bosch Office Sans" w:cs="Segoe UI"/>
              <w:sz w:val="15"/>
              <w:szCs w:val="15"/>
            </w:rPr>
            <w:t>us.bosch-press.com</w:t>
          </w:r>
        </w:p>
      </w:tc>
    </w:tr>
  </w:tbl>
  <w:p w14:paraId="60623CFC"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76712" w14:textId="77777777" w:rsidR="001A0A6B" w:rsidRDefault="001A0A6B">
      <w:r>
        <w:separator/>
      </w:r>
    </w:p>
  </w:footnote>
  <w:footnote w:type="continuationSeparator" w:id="0">
    <w:p w14:paraId="554FAA32" w14:textId="77777777" w:rsidR="001A0A6B" w:rsidRDefault="001A0A6B">
      <w:r>
        <w:continuationSeparator/>
      </w:r>
    </w:p>
  </w:footnote>
  <w:footnote w:type="continuationNotice" w:id="1">
    <w:p w14:paraId="1C77BD08" w14:textId="77777777" w:rsidR="001A0A6B" w:rsidRDefault="001A0A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AD1E" w14:textId="62453DF0" w:rsidR="006F23E4" w:rsidRDefault="007D58A3" w:rsidP="006F23E4">
    <w:pPr>
      <w:framePr w:w="4536" w:h="561" w:wrap="around" w:vAnchor="page" w:hAnchor="page" w:xAlign="right" w:y="659" w:anchorLock="1"/>
      <w:tabs>
        <w:tab w:val="right" w:pos="1667"/>
      </w:tabs>
    </w:pPr>
    <w:r>
      <w:rPr>
        <w:lang w:val="en"/>
      </w:rPr>
      <w:tab/>
    </w:r>
    <w:r>
      <w:rPr>
        <w:sz w:val="2"/>
        <w:szCs w:val="2"/>
        <w:lang w:val="en"/>
      </w:rPr>
      <w:t xml:space="preserve"> </w:t>
    </w:r>
  </w:p>
  <w:p w14:paraId="2DB63077"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16E1388"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36F01B21"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1937" w14:textId="66EF85F5" w:rsidR="00F512BE" w:rsidRPr="00C433C5" w:rsidRDefault="00667223"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May</w:t>
    </w:r>
    <w:r w:rsidR="00761AAF">
      <w:rPr>
        <w:rFonts w:ascii="Bosch Office Sans" w:hAnsi="Bosch Office Sans"/>
        <w:sz w:val="21"/>
        <w:lang w:val="en"/>
      </w:rPr>
      <w:t xml:space="preserve"> </w:t>
    </w:r>
    <w:r>
      <w:rPr>
        <w:rFonts w:ascii="Bosch Office Sans" w:hAnsi="Bosch Office Sans"/>
        <w:sz w:val="21"/>
        <w:lang w:val="en"/>
      </w:rPr>
      <w:t>19</w:t>
    </w:r>
    <w:r w:rsidR="00761AAF">
      <w:rPr>
        <w:rFonts w:ascii="Bosch Office Sans" w:hAnsi="Bosch Office Sans"/>
        <w:sz w:val="21"/>
        <w:lang w:val="en"/>
      </w:rPr>
      <w:t>, 2026</w:t>
    </w:r>
  </w:p>
  <w:p w14:paraId="772141CC" w14:textId="07D29AA8" w:rsidR="00F512BE" w:rsidRPr="00C433C5" w:rsidRDefault="004D68B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 xml:space="preserve">PI </w:t>
    </w:r>
    <w:r w:rsidR="002B515D">
      <w:rPr>
        <w:rFonts w:ascii="Bosch Office Sans" w:hAnsi="Bosch Office Sans"/>
        <w:sz w:val="21"/>
        <w:lang w:val="en"/>
      </w:rPr>
      <w:t>303</w:t>
    </w:r>
  </w:p>
  <w:p w14:paraId="51E621D3" w14:textId="77777777" w:rsidR="00F512BE" w:rsidRPr="00242C19"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67AE2E3C"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rPr>
    </w:pPr>
  </w:p>
  <w:p w14:paraId="2030AD8F" w14:textId="77777777" w:rsidR="00AD0518" w:rsidRPr="00247200" w:rsidRDefault="00887A22">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066C6154" wp14:editId="06DE91C9">
          <wp:simplePos x="0" y="0"/>
          <wp:positionH relativeFrom="column">
            <wp:posOffset>4334510</wp:posOffset>
          </wp:positionH>
          <wp:positionV relativeFrom="paragraph">
            <wp:posOffset>4445</wp:posOffset>
          </wp:positionV>
          <wp:extent cx="2066925" cy="826770"/>
          <wp:effectExtent l="0" t="0" r="952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51704C"/>
    <w:multiLevelType w:val="hybridMultilevel"/>
    <w:tmpl w:val="4FF4B7AE"/>
    <w:lvl w:ilvl="0" w:tplc="94305BC6">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3C3A9C"/>
    <w:multiLevelType w:val="hybridMultilevel"/>
    <w:tmpl w:val="7642679E"/>
    <w:lvl w:ilvl="0" w:tplc="AF16940C">
      <w:start w:val="1"/>
      <w:numFmt w:val="bullet"/>
      <w:lvlText w:val="•"/>
      <w:lvlJc w:val="left"/>
      <w:pPr>
        <w:tabs>
          <w:tab w:val="num" w:pos="720"/>
        </w:tabs>
        <w:ind w:left="720" w:hanging="360"/>
      </w:pPr>
      <w:rPr>
        <w:rFonts w:ascii="Arial" w:hAnsi="Arial" w:hint="default"/>
      </w:rPr>
    </w:lvl>
    <w:lvl w:ilvl="1" w:tplc="1ED4F08A" w:tentative="1">
      <w:start w:val="1"/>
      <w:numFmt w:val="bullet"/>
      <w:lvlText w:val="•"/>
      <w:lvlJc w:val="left"/>
      <w:pPr>
        <w:tabs>
          <w:tab w:val="num" w:pos="1440"/>
        </w:tabs>
        <w:ind w:left="1440" w:hanging="360"/>
      </w:pPr>
      <w:rPr>
        <w:rFonts w:ascii="Arial" w:hAnsi="Arial" w:hint="default"/>
      </w:rPr>
    </w:lvl>
    <w:lvl w:ilvl="2" w:tplc="6D0E4814" w:tentative="1">
      <w:start w:val="1"/>
      <w:numFmt w:val="bullet"/>
      <w:lvlText w:val="•"/>
      <w:lvlJc w:val="left"/>
      <w:pPr>
        <w:tabs>
          <w:tab w:val="num" w:pos="2160"/>
        </w:tabs>
        <w:ind w:left="2160" w:hanging="360"/>
      </w:pPr>
      <w:rPr>
        <w:rFonts w:ascii="Arial" w:hAnsi="Arial" w:hint="default"/>
      </w:rPr>
    </w:lvl>
    <w:lvl w:ilvl="3" w:tplc="A94EC16C" w:tentative="1">
      <w:start w:val="1"/>
      <w:numFmt w:val="bullet"/>
      <w:lvlText w:val="•"/>
      <w:lvlJc w:val="left"/>
      <w:pPr>
        <w:tabs>
          <w:tab w:val="num" w:pos="2880"/>
        </w:tabs>
        <w:ind w:left="2880" w:hanging="360"/>
      </w:pPr>
      <w:rPr>
        <w:rFonts w:ascii="Arial" w:hAnsi="Arial" w:hint="default"/>
      </w:rPr>
    </w:lvl>
    <w:lvl w:ilvl="4" w:tplc="EE70E400" w:tentative="1">
      <w:start w:val="1"/>
      <w:numFmt w:val="bullet"/>
      <w:lvlText w:val="•"/>
      <w:lvlJc w:val="left"/>
      <w:pPr>
        <w:tabs>
          <w:tab w:val="num" w:pos="3600"/>
        </w:tabs>
        <w:ind w:left="3600" w:hanging="360"/>
      </w:pPr>
      <w:rPr>
        <w:rFonts w:ascii="Arial" w:hAnsi="Arial" w:hint="default"/>
      </w:rPr>
    </w:lvl>
    <w:lvl w:ilvl="5" w:tplc="74A66E08" w:tentative="1">
      <w:start w:val="1"/>
      <w:numFmt w:val="bullet"/>
      <w:lvlText w:val="•"/>
      <w:lvlJc w:val="left"/>
      <w:pPr>
        <w:tabs>
          <w:tab w:val="num" w:pos="4320"/>
        </w:tabs>
        <w:ind w:left="4320" w:hanging="360"/>
      </w:pPr>
      <w:rPr>
        <w:rFonts w:ascii="Arial" w:hAnsi="Arial" w:hint="default"/>
      </w:rPr>
    </w:lvl>
    <w:lvl w:ilvl="6" w:tplc="9E80088C" w:tentative="1">
      <w:start w:val="1"/>
      <w:numFmt w:val="bullet"/>
      <w:lvlText w:val="•"/>
      <w:lvlJc w:val="left"/>
      <w:pPr>
        <w:tabs>
          <w:tab w:val="num" w:pos="5040"/>
        </w:tabs>
        <w:ind w:left="5040" w:hanging="360"/>
      </w:pPr>
      <w:rPr>
        <w:rFonts w:ascii="Arial" w:hAnsi="Arial" w:hint="default"/>
      </w:rPr>
    </w:lvl>
    <w:lvl w:ilvl="7" w:tplc="4D2868D6" w:tentative="1">
      <w:start w:val="1"/>
      <w:numFmt w:val="bullet"/>
      <w:lvlText w:val="•"/>
      <w:lvlJc w:val="left"/>
      <w:pPr>
        <w:tabs>
          <w:tab w:val="num" w:pos="5760"/>
        </w:tabs>
        <w:ind w:left="5760" w:hanging="360"/>
      </w:pPr>
      <w:rPr>
        <w:rFonts w:ascii="Arial" w:hAnsi="Arial" w:hint="default"/>
      </w:rPr>
    </w:lvl>
    <w:lvl w:ilvl="8" w:tplc="72221C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7"/>
  </w:num>
  <w:num w:numId="2" w16cid:durableId="362292306">
    <w:abstractNumId w:val="6"/>
  </w:num>
  <w:num w:numId="3" w16cid:durableId="487479835">
    <w:abstractNumId w:val="2"/>
  </w:num>
  <w:num w:numId="4" w16cid:durableId="1011496281">
    <w:abstractNumId w:val="3"/>
  </w:num>
  <w:num w:numId="5" w16cid:durableId="361445941">
    <w:abstractNumId w:val="4"/>
  </w:num>
  <w:num w:numId="6" w16cid:durableId="1931236086">
    <w:abstractNumId w:val="0"/>
  </w:num>
  <w:num w:numId="7" w16cid:durableId="1652828985">
    <w:abstractNumId w:val="5"/>
  </w:num>
  <w:num w:numId="8" w16cid:durableId="18757284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71D"/>
    <w:rsid w:val="00000637"/>
    <w:rsid w:val="000007F1"/>
    <w:rsid w:val="000008A0"/>
    <w:rsid w:val="0000099E"/>
    <w:rsid w:val="000009F7"/>
    <w:rsid w:val="00000A77"/>
    <w:rsid w:val="00001051"/>
    <w:rsid w:val="0000145B"/>
    <w:rsid w:val="00001994"/>
    <w:rsid w:val="00001A0B"/>
    <w:rsid w:val="00001A11"/>
    <w:rsid w:val="00001A97"/>
    <w:rsid w:val="000022C0"/>
    <w:rsid w:val="000023BD"/>
    <w:rsid w:val="000024D4"/>
    <w:rsid w:val="000027D6"/>
    <w:rsid w:val="0000290E"/>
    <w:rsid w:val="00002A42"/>
    <w:rsid w:val="00003025"/>
    <w:rsid w:val="00003694"/>
    <w:rsid w:val="000038E3"/>
    <w:rsid w:val="00003E0A"/>
    <w:rsid w:val="00003F66"/>
    <w:rsid w:val="0000405F"/>
    <w:rsid w:val="000041BF"/>
    <w:rsid w:val="00004238"/>
    <w:rsid w:val="00004476"/>
    <w:rsid w:val="000045E4"/>
    <w:rsid w:val="00004DBF"/>
    <w:rsid w:val="00004E31"/>
    <w:rsid w:val="00004F1C"/>
    <w:rsid w:val="00004F92"/>
    <w:rsid w:val="00005013"/>
    <w:rsid w:val="000052FB"/>
    <w:rsid w:val="00005CD7"/>
    <w:rsid w:val="00005D5D"/>
    <w:rsid w:val="00005E9B"/>
    <w:rsid w:val="000060D7"/>
    <w:rsid w:val="00006105"/>
    <w:rsid w:val="00006346"/>
    <w:rsid w:val="000065EC"/>
    <w:rsid w:val="00006778"/>
    <w:rsid w:val="00006794"/>
    <w:rsid w:val="00006FAA"/>
    <w:rsid w:val="00007049"/>
    <w:rsid w:val="00007312"/>
    <w:rsid w:val="000073B2"/>
    <w:rsid w:val="000077A9"/>
    <w:rsid w:val="0000780B"/>
    <w:rsid w:val="00007A01"/>
    <w:rsid w:val="00007C01"/>
    <w:rsid w:val="00007D66"/>
    <w:rsid w:val="00007D6E"/>
    <w:rsid w:val="000100A8"/>
    <w:rsid w:val="000100E0"/>
    <w:rsid w:val="00010193"/>
    <w:rsid w:val="0001021E"/>
    <w:rsid w:val="000105A1"/>
    <w:rsid w:val="00010679"/>
    <w:rsid w:val="00010ACE"/>
    <w:rsid w:val="00010BEB"/>
    <w:rsid w:val="00010F69"/>
    <w:rsid w:val="000110AA"/>
    <w:rsid w:val="0001129F"/>
    <w:rsid w:val="000112CA"/>
    <w:rsid w:val="000113EF"/>
    <w:rsid w:val="00011513"/>
    <w:rsid w:val="00011817"/>
    <w:rsid w:val="00011B40"/>
    <w:rsid w:val="00011D68"/>
    <w:rsid w:val="0001215D"/>
    <w:rsid w:val="0001220D"/>
    <w:rsid w:val="0001242D"/>
    <w:rsid w:val="0001264B"/>
    <w:rsid w:val="00012718"/>
    <w:rsid w:val="0001295A"/>
    <w:rsid w:val="00012973"/>
    <w:rsid w:val="00013156"/>
    <w:rsid w:val="000132A7"/>
    <w:rsid w:val="00013B92"/>
    <w:rsid w:val="00013C60"/>
    <w:rsid w:val="00013D51"/>
    <w:rsid w:val="00013F42"/>
    <w:rsid w:val="000142BA"/>
    <w:rsid w:val="000142D9"/>
    <w:rsid w:val="00014715"/>
    <w:rsid w:val="000148E0"/>
    <w:rsid w:val="00014A86"/>
    <w:rsid w:val="00014A96"/>
    <w:rsid w:val="00014C3F"/>
    <w:rsid w:val="00014DC4"/>
    <w:rsid w:val="00014F20"/>
    <w:rsid w:val="000152E9"/>
    <w:rsid w:val="00015397"/>
    <w:rsid w:val="00015657"/>
    <w:rsid w:val="00015745"/>
    <w:rsid w:val="00015A9A"/>
    <w:rsid w:val="00015D3E"/>
    <w:rsid w:val="00015D4D"/>
    <w:rsid w:val="000160FE"/>
    <w:rsid w:val="00016277"/>
    <w:rsid w:val="00016310"/>
    <w:rsid w:val="00016750"/>
    <w:rsid w:val="000169EF"/>
    <w:rsid w:val="00016A5D"/>
    <w:rsid w:val="00016EBA"/>
    <w:rsid w:val="00016F8F"/>
    <w:rsid w:val="00016FC0"/>
    <w:rsid w:val="0001705B"/>
    <w:rsid w:val="00017208"/>
    <w:rsid w:val="00017257"/>
    <w:rsid w:val="0001750A"/>
    <w:rsid w:val="00017844"/>
    <w:rsid w:val="00017847"/>
    <w:rsid w:val="0001798E"/>
    <w:rsid w:val="000179D1"/>
    <w:rsid w:val="00017A9F"/>
    <w:rsid w:val="00017F13"/>
    <w:rsid w:val="0002089D"/>
    <w:rsid w:val="000209E2"/>
    <w:rsid w:val="00020C47"/>
    <w:rsid w:val="00020CC7"/>
    <w:rsid w:val="00021041"/>
    <w:rsid w:val="000214C4"/>
    <w:rsid w:val="000214D9"/>
    <w:rsid w:val="00021B26"/>
    <w:rsid w:val="00021BBF"/>
    <w:rsid w:val="000221BD"/>
    <w:rsid w:val="000224B2"/>
    <w:rsid w:val="00022863"/>
    <w:rsid w:val="000228EB"/>
    <w:rsid w:val="00022A52"/>
    <w:rsid w:val="0002308C"/>
    <w:rsid w:val="00023091"/>
    <w:rsid w:val="00023272"/>
    <w:rsid w:val="000232B5"/>
    <w:rsid w:val="00023476"/>
    <w:rsid w:val="00023478"/>
    <w:rsid w:val="00023579"/>
    <w:rsid w:val="000235EB"/>
    <w:rsid w:val="00023729"/>
    <w:rsid w:val="00023E69"/>
    <w:rsid w:val="00023EF7"/>
    <w:rsid w:val="00023F3A"/>
    <w:rsid w:val="00023F4C"/>
    <w:rsid w:val="00024475"/>
    <w:rsid w:val="0002449A"/>
    <w:rsid w:val="00024595"/>
    <w:rsid w:val="00024615"/>
    <w:rsid w:val="0002464C"/>
    <w:rsid w:val="00024A22"/>
    <w:rsid w:val="00024D21"/>
    <w:rsid w:val="00024E8F"/>
    <w:rsid w:val="00025095"/>
    <w:rsid w:val="000250EA"/>
    <w:rsid w:val="00025B26"/>
    <w:rsid w:val="00025B50"/>
    <w:rsid w:val="00025EA0"/>
    <w:rsid w:val="00026376"/>
    <w:rsid w:val="00026991"/>
    <w:rsid w:val="00026A5D"/>
    <w:rsid w:val="00026DB5"/>
    <w:rsid w:val="00026DEF"/>
    <w:rsid w:val="00026FCD"/>
    <w:rsid w:val="000271D1"/>
    <w:rsid w:val="00027BC6"/>
    <w:rsid w:val="00027E69"/>
    <w:rsid w:val="000300AC"/>
    <w:rsid w:val="000301E3"/>
    <w:rsid w:val="000304C8"/>
    <w:rsid w:val="000304D1"/>
    <w:rsid w:val="000305D1"/>
    <w:rsid w:val="000307EB"/>
    <w:rsid w:val="00030852"/>
    <w:rsid w:val="0003088F"/>
    <w:rsid w:val="00030C95"/>
    <w:rsid w:val="00030D5D"/>
    <w:rsid w:val="00030E2E"/>
    <w:rsid w:val="000311D8"/>
    <w:rsid w:val="000318A4"/>
    <w:rsid w:val="00031CF3"/>
    <w:rsid w:val="000320EB"/>
    <w:rsid w:val="000322F6"/>
    <w:rsid w:val="000323FC"/>
    <w:rsid w:val="00032522"/>
    <w:rsid w:val="000326B5"/>
    <w:rsid w:val="00032914"/>
    <w:rsid w:val="00032C68"/>
    <w:rsid w:val="00032EDA"/>
    <w:rsid w:val="000331B9"/>
    <w:rsid w:val="00033208"/>
    <w:rsid w:val="0003342B"/>
    <w:rsid w:val="0003391C"/>
    <w:rsid w:val="00033DFE"/>
    <w:rsid w:val="00033F24"/>
    <w:rsid w:val="0003413D"/>
    <w:rsid w:val="00034200"/>
    <w:rsid w:val="0003434E"/>
    <w:rsid w:val="0003492C"/>
    <w:rsid w:val="00034BA0"/>
    <w:rsid w:val="00034BDC"/>
    <w:rsid w:val="00034C29"/>
    <w:rsid w:val="00034CF8"/>
    <w:rsid w:val="0003515B"/>
    <w:rsid w:val="0003555F"/>
    <w:rsid w:val="00035603"/>
    <w:rsid w:val="000356A0"/>
    <w:rsid w:val="00035744"/>
    <w:rsid w:val="00035A00"/>
    <w:rsid w:val="00035D03"/>
    <w:rsid w:val="00035D23"/>
    <w:rsid w:val="00035D74"/>
    <w:rsid w:val="00035F78"/>
    <w:rsid w:val="00035FF3"/>
    <w:rsid w:val="00036600"/>
    <w:rsid w:val="00036750"/>
    <w:rsid w:val="00036AA1"/>
    <w:rsid w:val="00036B17"/>
    <w:rsid w:val="00036E5F"/>
    <w:rsid w:val="00036F3B"/>
    <w:rsid w:val="0003701F"/>
    <w:rsid w:val="00037193"/>
    <w:rsid w:val="00037521"/>
    <w:rsid w:val="000378A2"/>
    <w:rsid w:val="000379F9"/>
    <w:rsid w:val="00037A40"/>
    <w:rsid w:val="00037AC8"/>
    <w:rsid w:val="00037BBD"/>
    <w:rsid w:val="00037C01"/>
    <w:rsid w:val="00037C1F"/>
    <w:rsid w:val="00037C43"/>
    <w:rsid w:val="000400F4"/>
    <w:rsid w:val="00040396"/>
    <w:rsid w:val="000403BE"/>
    <w:rsid w:val="0004043E"/>
    <w:rsid w:val="00040664"/>
    <w:rsid w:val="00040779"/>
    <w:rsid w:val="000407F9"/>
    <w:rsid w:val="00040B45"/>
    <w:rsid w:val="00040D6E"/>
    <w:rsid w:val="00040DF2"/>
    <w:rsid w:val="00040F72"/>
    <w:rsid w:val="00041160"/>
    <w:rsid w:val="00041BBF"/>
    <w:rsid w:val="0004270A"/>
    <w:rsid w:val="0004279A"/>
    <w:rsid w:val="00042A34"/>
    <w:rsid w:val="00042F0D"/>
    <w:rsid w:val="000432EA"/>
    <w:rsid w:val="00043658"/>
    <w:rsid w:val="0004388D"/>
    <w:rsid w:val="00043BDA"/>
    <w:rsid w:val="00044814"/>
    <w:rsid w:val="0004491C"/>
    <w:rsid w:val="00044989"/>
    <w:rsid w:val="00044A62"/>
    <w:rsid w:val="00044ACF"/>
    <w:rsid w:val="0004560D"/>
    <w:rsid w:val="00045D9B"/>
    <w:rsid w:val="00045E47"/>
    <w:rsid w:val="00045FBC"/>
    <w:rsid w:val="000461CB"/>
    <w:rsid w:val="000462DC"/>
    <w:rsid w:val="000463A3"/>
    <w:rsid w:val="000463B1"/>
    <w:rsid w:val="000465F3"/>
    <w:rsid w:val="0004680C"/>
    <w:rsid w:val="00046AEA"/>
    <w:rsid w:val="00046C17"/>
    <w:rsid w:val="000472AA"/>
    <w:rsid w:val="000473C2"/>
    <w:rsid w:val="00047560"/>
    <w:rsid w:val="0004786C"/>
    <w:rsid w:val="000478D7"/>
    <w:rsid w:val="000478DA"/>
    <w:rsid w:val="000479BE"/>
    <w:rsid w:val="000479C3"/>
    <w:rsid w:val="00047A82"/>
    <w:rsid w:val="00047BCE"/>
    <w:rsid w:val="00050107"/>
    <w:rsid w:val="00050110"/>
    <w:rsid w:val="00050138"/>
    <w:rsid w:val="0005018B"/>
    <w:rsid w:val="00051393"/>
    <w:rsid w:val="000515A4"/>
    <w:rsid w:val="000515BF"/>
    <w:rsid w:val="000516EF"/>
    <w:rsid w:val="000517CC"/>
    <w:rsid w:val="000518F9"/>
    <w:rsid w:val="00051CA6"/>
    <w:rsid w:val="0005225A"/>
    <w:rsid w:val="000525DB"/>
    <w:rsid w:val="0005268D"/>
    <w:rsid w:val="00052978"/>
    <w:rsid w:val="00052C9D"/>
    <w:rsid w:val="00052D8A"/>
    <w:rsid w:val="00052DBF"/>
    <w:rsid w:val="00052DD5"/>
    <w:rsid w:val="000531BF"/>
    <w:rsid w:val="000531D3"/>
    <w:rsid w:val="00053393"/>
    <w:rsid w:val="00053888"/>
    <w:rsid w:val="00053DC0"/>
    <w:rsid w:val="00054576"/>
    <w:rsid w:val="00054593"/>
    <w:rsid w:val="00054624"/>
    <w:rsid w:val="00054A5A"/>
    <w:rsid w:val="00054B88"/>
    <w:rsid w:val="00054B98"/>
    <w:rsid w:val="00054BCF"/>
    <w:rsid w:val="00054D6C"/>
    <w:rsid w:val="00054E2A"/>
    <w:rsid w:val="00055311"/>
    <w:rsid w:val="000554E7"/>
    <w:rsid w:val="00055597"/>
    <w:rsid w:val="00055C3D"/>
    <w:rsid w:val="00055F42"/>
    <w:rsid w:val="00055FE6"/>
    <w:rsid w:val="00056101"/>
    <w:rsid w:val="000561FB"/>
    <w:rsid w:val="00056246"/>
    <w:rsid w:val="000567EF"/>
    <w:rsid w:val="000568B7"/>
    <w:rsid w:val="00056CD2"/>
    <w:rsid w:val="000573E3"/>
    <w:rsid w:val="0005796F"/>
    <w:rsid w:val="00057A4C"/>
    <w:rsid w:val="00057B40"/>
    <w:rsid w:val="000602CD"/>
    <w:rsid w:val="00060324"/>
    <w:rsid w:val="000604C5"/>
    <w:rsid w:val="0006067B"/>
    <w:rsid w:val="00060916"/>
    <w:rsid w:val="000609D1"/>
    <w:rsid w:val="00060AB4"/>
    <w:rsid w:val="00060E84"/>
    <w:rsid w:val="00060E93"/>
    <w:rsid w:val="00060F5B"/>
    <w:rsid w:val="0006136B"/>
    <w:rsid w:val="000614ED"/>
    <w:rsid w:val="00061546"/>
    <w:rsid w:val="00061A17"/>
    <w:rsid w:val="00061ABC"/>
    <w:rsid w:val="00061BA0"/>
    <w:rsid w:val="00061F27"/>
    <w:rsid w:val="000621C5"/>
    <w:rsid w:val="00062393"/>
    <w:rsid w:val="00062936"/>
    <w:rsid w:val="00063572"/>
    <w:rsid w:val="0006364D"/>
    <w:rsid w:val="00063D7A"/>
    <w:rsid w:val="00063F2C"/>
    <w:rsid w:val="00063F55"/>
    <w:rsid w:val="0006470E"/>
    <w:rsid w:val="0006482F"/>
    <w:rsid w:val="00064A0C"/>
    <w:rsid w:val="00064AE0"/>
    <w:rsid w:val="00064C12"/>
    <w:rsid w:val="00064F41"/>
    <w:rsid w:val="0006503B"/>
    <w:rsid w:val="000654B5"/>
    <w:rsid w:val="00065564"/>
    <w:rsid w:val="000656B0"/>
    <w:rsid w:val="00065A86"/>
    <w:rsid w:val="00065B4A"/>
    <w:rsid w:val="0006609A"/>
    <w:rsid w:val="000663CC"/>
    <w:rsid w:val="000663EB"/>
    <w:rsid w:val="0006655B"/>
    <w:rsid w:val="00066580"/>
    <w:rsid w:val="000668BF"/>
    <w:rsid w:val="000668CB"/>
    <w:rsid w:val="00066ADF"/>
    <w:rsid w:val="00066AEF"/>
    <w:rsid w:val="00066FBA"/>
    <w:rsid w:val="00067023"/>
    <w:rsid w:val="00067337"/>
    <w:rsid w:val="00067AA6"/>
    <w:rsid w:val="00067C0F"/>
    <w:rsid w:val="00070210"/>
    <w:rsid w:val="00070A75"/>
    <w:rsid w:val="00070ECA"/>
    <w:rsid w:val="00071215"/>
    <w:rsid w:val="00071569"/>
    <w:rsid w:val="0007191E"/>
    <w:rsid w:val="00071B6A"/>
    <w:rsid w:val="00071E5D"/>
    <w:rsid w:val="00071EDC"/>
    <w:rsid w:val="00071FA9"/>
    <w:rsid w:val="00072192"/>
    <w:rsid w:val="000723CB"/>
    <w:rsid w:val="00072488"/>
    <w:rsid w:val="00072BE9"/>
    <w:rsid w:val="00072D77"/>
    <w:rsid w:val="00072E47"/>
    <w:rsid w:val="0007313C"/>
    <w:rsid w:val="000731E0"/>
    <w:rsid w:val="0007338A"/>
    <w:rsid w:val="0007350E"/>
    <w:rsid w:val="000736A2"/>
    <w:rsid w:val="000738B1"/>
    <w:rsid w:val="00073905"/>
    <w:rsid w:val="00073973"/>
    <w:rsid w:val="00073DFC"/>
    <w:rsid w:val="00073E55"/>
    <w:rsid w:val="00073F80"/>
    <w:rsid w:val="00074289"/>
    <w:rsid w:val="0007432F"/>
    <w:rsid w:val="0007457F"/>
    <w:rsid w:val="000746E2"/>
    <w:rsid w:val="00074851"/>
    <w:rsid w:val="00074AF7"/>
    <w:rsid w:val="000751D4"/>
    <w:rsid w:val="0007521B"/>
    <w:rsid w:val="00075350"/>
    <w:rsid w:val="000753BF"/>
    <w:rsid w:val="000757A9"/>
    <w:rsid w:val="000757FD"/>
    <w:rsid w:val="00075802"/>
    <w:rsid w:val="00075E41"/>
    <w:rsid w:val="00075EC9"/>
    <w:rsid w:val="00076107"/>
    <w:rsid w:val="0007698F"/>
    <w:rsid w:val="00076A7D"/>
    <w:rsid w:val="00076B79"/>
    <w:rsid w:val="00076DC1"/>
    <w:rsid w:val="00077192"/>
    <w:rsid w:val="000772A6"/>
    <w:rsid w:val="000773A0"/>
    <w:rsid w:val="00077435"/>
    <w:rsid w:val="00077512"/>
    <w:rsid w:val="0007763C"/>
    <w:rsid w:val="00077777"/>
    <w:rsid w:val="00077ACA"/>
    <w:rsid w:val="00077BDE"/>
    <w:rsid w:val="00077CAE"/>
    <w:rsid w:val="00077D4D"/>
    <w:rsid w:val="00077E6F"/>
    <w:rsid w:val="00080196"/>
    <w:rsid w:val="000804D3"/>
    <w:rsid w:val="0008077E"/>
    <w:rsid w:val="00080A17"/>
    <w:rsid w:val="00080A65"/>
    <w:rsid w:val="00081074"/>
    <w:rsid w:val="000816EF"/>
    <w:rsid w:val="0008185A"/>
    <w:rsid w:val="00081903"/>
    <w:rsid w:val="00081BE5"/>
    <w:rsid w:val="0008205A"/>
    <w:rsid w:val="000823C3"/>
    <w:rsid w:val="000824C4"/>
    <w:rsid w:val="000827F6"/>
    <w:rsid w:val="0008290C"/>
    <w:rsid w:val="00082C18"/>
    <w:rsid w:val="000836B7"/>
    <w:rsid w:val="00083A7D"/>
    <w:rsid w:val="00083CFD"/>
    <w:rsid w:val="00084038"/>
    <w:rsid w:val="00084543"/>
    <w:rsid w:val="00084604"/>
    <w:rsid w:val="000846C2"/>
    <w:rsid w:val="00084A5C"/>
    <w:rsid w:val="00084B5F"/>
    <w:rsid w:val="00084F72"/>
    <w:rsid w:val="00085090"/>
    <w:rsid w:val="000855B3"/>
    <w:rsid w:val="000857F6"/>
    <w:rsid w:val="000859E9"/>
    <w:rsid w:val="00085AD3"/>
    <w:rsid w:val="00085C8A"/>
    <w:rsid w:val="00086074"/>
    <w:rsid w:val="00086139"/>
    <w:rsid w:val="0008629B"/>
    <w:rsid w:val="000864DD"/>
    <w:rsid w:val="0008689B"/>
    <w:rsid w:val="00086D0E"/>
    <w:rsid w:val="00087168"/>
    <w:rsid w:val="000871EB"/>
    <w:rsid w:val="000874A8"/>
    <w:rsid w:val="00087741"/>
    <w:rsid w:val="00087830"/>
    <w:rsid w:val="00087898"/>
    <w:rsid w:val="000878DE"/>
    <w:rsid w:val="00087C2A"/>
    <w:rsid w:val="00090075"/>
    <w:rsid w:val="000900D0"/>
    <w:rsid w:val="000900D9"/>
    <w:rsid w:val="000900EF"/>
    <w:rsid w:val="00090159"/>
    <w:rsid w:val="000901B7"/>
    <w:rsid w:val="00090296"/>
    <w:rsid w:val="0009030A"/>
    <w:rsid w:val="0009032A"/>
    <w:rsid w:val="00090459"/>
    <w:rsid w:val="0009048A"/>
    <w:rsid w:val="00090650"/>
    <w:rsid w:val="0009077F"/>
    <w:rsid w:val="00090B04"/>
    <w:rsid w:val="000916E9"/>
    <w:rsid w:val="00091B42"/>
    <w:rsid w:val="00091E21"/>
    <w:rsid w:val="00091EB0"/>
    <w:rsid w:val="00091F2C"/>
    <w:rsid w:val="000921DC"/>
    <w:rsid w:val="000922F5"/>
    <w:rsid w:val="000927CA"/>
    <w:rsid w:val="000928AA"/>
    <w:rsid w:val="000928D6"/>
    <w:rsid w:val="00092C7A"/>
    <w:rsid w:val="00092EDF"/>
    <w:rsid w:val="00093048"/>
    <w:rsid w:val="00093609"/>
    <w:rsid w:val="000938D3"/>
    <w:rsid w:val="00093A9C"/>
    <w:rsid w:val="00093B68"/>
    <w:rsid w:val="00093D32"/>
    <w:rsid w:val="0009411F"/>
    <w:rsid w:val="000941B8"/>
    <w:rsid w:val="00094420"/>
    <w:rsid w:val="000946FD"/>
    <w:rsid w:val="000949B3"/>
    <w:rsid w:val="00095182"/>
    <w:rsid w:val="000956D9"/>
    <w:rsid w:val="000957D3"/>
    <w:rsid w:val="00095C01"/>
    <w:rsid w:val="00095E61"/>
    <w:rsid w:val="000960DA"/>
    <w:rsid w:val="0009625B"/>
    <w:rsid w:val="000966AB"/>
    <w:rsid w:val="00096D31"/>
    <w:rsid w:val="00096FE5"/>
    <w:rsid w:val="0009707A"/>
    <w:rsid w:val="0009759E"/>
    <w:rsid w:val="00097EA3"/>
    <w:rsid w:val="00097F55"/>
    <w:rsid w:val="000A075B"/>
    <w:rsid w:val="000A0AEF"/>
    <w:rsid w:val="000A0F24"/>
    <w:rsid w:val="000A0FE5"/>
    <w:rsid w:val="000A1529"/>
    <w:rsid w:val="000A15AA"/>
    <w:rsid w:val="000A18A3"/>
    <w:rsid w:val="000A1947"/>
    <w:rsid w:val="000A1C86"/>
    <w:rsid w:val="000A22DF"/>
    <w:rsid w:val="000A2343"/>
    <w:rsid w:val="000A271B"/>
    <w:rsid w:val="000A278B"/>
    <w:rsid w:val="000A293D"/>
    <w:rsid w:val="000A29CB"/>
    <w:rsid w:val="000A2C4C"/>
    <w:rsid w:val="000A2CF3"/>
    <w:rsid w:val="000A2DC6"/>
    <w:rsid w:val="000A3045"/>
    <w:rsid w:val="000A3231"/>
    <w:rsid w:val="000A350D"/>
    <w:rsid w:val="000A3544"/>
    <w:rsid w:val="000A36B0"/>
    <w:rsid w:val="000A385D"/>
    <w:rsid w:val="000A3AF5"/>
    <w:rsid w:val="000A3C32"/>
    <w:rsid w:val="000A3CB2"/>
    <w:rsid w:val="000A3CB5"/>
    <w:rsid w:val="000A3D25"/>
    <w:rsid w:val="000A3E63"/>
    <w:rsid w:val="000A4237"/>
    <w:rsid w:val="000A4619"/>
    <w:rsid w:val="000A46E5"/>
    <w:rsid w:val="000A4B03"/>
    <w:rsid w:val="000A4B23"/>
    <w:rsid w:val="000A4C80"/>
    <w:rsid w:val="000A4EEB"/>
    <w:rsid w:val="000A549A"/>
    <w:rsid w:val="000A552B"/>
    <w:rsid w:val="000A5558"/>
    <w:rsid w:val="000A56C0"/>
    <w:rsid w:val="000A591E"/>
    <w:rsid w:val="000A6175"/>
    <w:rsid w:val="000A6328"/>
    <w:rsid w:val="000A6760"/>
    <w:rsid w:val="000A67C6"/>
    <w:rsid w:val="000A690D"/>
    <w:rsid w:val="000A6D45"/>
    <w:rsid w:val="000A6EC4"/>
    <w:rsid w:val="000A6F8D"/>
    <w:rsid w:val="000A7028"/>
    <w:rsid w:val="000A70A8"/>
    <w:rsid w:val="000A71DF"/>
    <w:rsid w:val="000A7536"/>
    <w:rsid w:val="000A7622"/>
    <w:rsid w:val="000A76A2"/>
    <w:rsid w:val="000A786E"/>
    <w:rsid w:val="000A7F4B"/>
    <w:rsid w:val="000A7FA9"/>
    <w:rsid w:val="000B0193"/>
    <w:rsid w:val="000B05EF"/>
    <w:rsid w:val="000B0938"/>
    <w:rsid w:val="000B0C07"/>
    <w:rsid w:val="000B0F47"/>
    <w:rsid w:val="000B160A"/>
    <w:rsid w:val="000B16CD"/>
    <w:rsid w:val="000B1A29"/>
    <w:rsid w:val="000B1A83"/>
    <w:rsid w:val="000B1AED"/>
    <w:rsid w:val="000B1C5C"/>
    <w:rsid w:val="000B1F22"/>
    <w:rsid w:val="000B1F4B"/>
    <w:rsid w:val="000B2070"/>
    <w:rsid w:val="000B20CD"/>
    <w:rsid w:val="000B20FA"/>
    <w:rsid w:val="000B23CB"/>
    <w:rsid w:val="000B257A"/>
    <w:rsid w:val="000B26AA"/>
    <w:rsid w:val="000B2815"/>
    <w:rsid w:val="000B2ED1"/>
    <w:rsid w:val="000B2F36"/>
    <w:rsid w:val="000B2F5C"/>
    <w:rsid w:val="000B3573"/>
    <w:rsid w:val="000B3798"/>
    <w:rsid w:val="000B386F"/>
    <w:rsid w:val="000B39F3"/>
    <w:rsid w:val="000B46B0"/>
    <w:rsid w:val="000B4D52"/>
    <w:rsid w:val="000B4EE2"/>
    <w:rsid w:val="000B50BD"/>
    <w:rsid w:val="000B5108"/>
    <w:rsid w:val="000B5EE2"/>
    <w:rsid w:val="000B641C"/>
    <w:rsid w:val="000B69F8"/>
    <w:rsid w:val="000B6A9A"/>
    <w:rsid w:val="000B6DFE"/>
    <w:rsid w:val="000B724B"/>
    <w:rsid w:val="000B72F3"/>
    <w:rsid w:val="000B740D"/>
    <w:rsid w:val="000B7479"/>
    <w:rsid w:val="000B7647"/>
    <w:rsid w:val="000B7653"/>
    <w:rsid w:val="000B7809"/>
    <w:rsid w:val="000B79FB"/>
    <w:rsid w:val="000B7BDA"/>
    <w:rsid w:val="000C0474"/>
    <w:rsid w:val="000C0534"/>
    <w:rsid w:val="000C0643"/>
    <w:rsid w:val="000C086C"/>
    <w:rsid w:val="000C0A3F"/>
    <w:rsid w:val="000C0E38"/>
    <w:rsid w:val="000C0F4B"/>
    <w:rsid w:val="000C1383"/>
    <w:rsid w:val="000C16B4"/>
    <w:rsid w:val="000C1753"/>
    <w:rsid w:val="000C180A"/>
    <w:rsid w:val="000C1950"/>
    <w:rsid w:val="000C20FC"/>
    <w:rsid w:val="000C21DD"/>
    <w:rsid w:val="000C2205"/>
    <w:rsid w:val="000C2BBC"/>
    <w:rsid w:val="000C2D99"/>
    <w:rsid w:val="000C3455"/>
    <w:rsid w:val="000C3B37"/>
    <w:rsid w:val="000C3E1A"/>
    <w:rsid w:val="000C4045"/>
    <w:rsid w:val="000C43D9"/>
    <w:rsid w:val="000C44AF"/>
    <w:rsid w:val="000C4725"/>
    <w:rsid w:val="000C4A25"/>
    <w:rsid w:val="000C4BC3"/>
    <w:rsid w:val="000C4E33"/>
    <w:rsid w:val="000C563C"/>
    <w:rsid w:val="000C568F"/>
    <w:rsid w:val="000C56DB"/>
    <w:rsid w:val="000C5D52"/>
    <w:rsid w:val="000C6379"/>
    <w:rsid w:val="000C63DA"/>
    <w:rsid w:val="000C647B"/>
    <w:rsid w:val="000C65F5"/>
    <w:rsid w:val="000C667B"/>
    <w:rsid w:val="000C66FE"/>
    <w:rsid w:val="000C688A"/>
    <w:rsid w:val="000C6B1F"/>
    <w:rsid w:val="000C78C3"/>
    <w:rsid w:val="000C7D77"/>
    <w:rsid w:val="000D009B"/>
    <w:rsid w:val="000D0715"/>
    <w:rsid w:val="000D0AAF"/>
    <w:rsid w:val="000D0EF2"/>
    <w:rsid w:val="000D0F22"/>
    <w:rsid w:val="000D105F"/>
    <w:rsid w:val="000D1109"/>
    <w:rsid w:val="000D1392"/>
    <w:rsid w:val="000D13D0"/>
    <w:rsid w:val="000D1659"/>
    <w:rsid w:val="000D1695"/>
    <w:rsid w:val="000D16C0"/>
    <w:rsid w:val="000D1D3A"/>
    <w:rsid w:val="000D1D71"/>
    <w:rsid w:val="000D1EEA"/>
    <w:rsid w:val="000D2399"/>
    <w:rsid w:val="000D23E6"/>
    <w:rsid w:val="000D2724"/>
    <w:rsid w:val="000D286E"/>
    <w:rsid w:val="000D2F19"/>
    <w:rsid w:val="000D351C"/>
    <w:rsid w:val="000D35EE"/>
    <w:rsid w:val="000D37FA"/>
    <w:rsid w:val="000D3A3B"/>
    <w:rsid w:val="000D3B1D"/>
    <w:rsid w:val="000D4286"/>
    <w:rsid w:val="000D49A7"/>
    <w:rsid w:val="000D4B24"/>
    <w:rsid w:val="000D4D7E"/>
    <w:rsid w:val="000D4D93"/>
    <w:rsid w:val="000D5388"/>
    <w:rsid w:val="000D59BC"/>
    <w:rsid w:val="000D5AA6"/>
    <w:rsid w:val="000D5B71"/>
    <w:rsid w:val="000D5EB9"/>
    <w:rsid w:val="000D61B9"/>
    <w:rsid w:val="000D6466"/>
    <w:rsid w:val="000D6631"/>
    <w:rsid w:val="000D6687"/>
    <w:rsid w:val="000D6C44"/>
    <w:rsid w:val="000D718A"/>
    <w:rsid w:val="000D71BA"/>
    <w:rsid w:val="000D733D"/>
    <w:rsid w:val="000D7390"/>
    <w:rsid w:val="000D76E2"/>
    <w:rsid w:val="000D78D9"/>
    <w:rsid w:val="000D795C"/>
    <w:rsid w:val="000D7BB2"/>
    <w:rsid w:val="000D7E9B"/>
    <w:rsid w:val="000E0507"/>
    <w:rsid w:val="000E05CE"/>
    <w:rsid w:val="000E06E3"/>
    <w:rsid w:val="000E0885"/>
    <w:rsid w:val="000E0A1A"/>
    <w:rsid w:val="000E0AA4"/>
    <w:rsid w:val="000E0BAE"/>
    <w:rsid w:val="000E0BDA"/>
    <w:rsid w:val="000E0EAD"/>
    <w:rsid w:val="000E0ECB"/>
    <w:rsid w:val="000E17E4"/>
    <w:rsid w:val="000E1826"/>
    <w:rsid w:val="000E1864"/>
    <w:rsid w:val="000E1984"/>
    <w:rsid w:val="000E1BCE"/>
    <w:rsid w:val="000E1D20"/>
    <w:rsid w:val="000E1E48"/>
    <w:rsid w:val="000E20FF"/>
    <w:rsid w:val="000E2471"/>
    <w:rsid w:val="000E2539"/>
    <w:rsid w:val="000E261E"/>
    <w:rsid w:val="000E2837"/>
    <w:rsid w:val="000E2AEC"/>
    <w:rsid w:val="000E2CD8"/>
    <w:rsid w:val="000E2FA5"/>
    <w:rsid w:val="000E328A"/>
    <w:rsid w:val="000E3D3B"/>
    <w:rsid w:val="000E3F83"/>
    <w:rsid w:val="000E4002"/>
    <w:rsid w:val="000E40B8"/>
    <w:rsid w:val="000E449D"/>
    <w:rsid w:val="000E44B9"/>
    <w:rsid w:val="000E46D3"/>
    <w:rsid w:val="000E4DEE"/>
    <w:rsid w:val="000E4EC4"/>
    <w:rsid w:val="000E5280"/>
    <w:rsid w:val="000E55E4"/>
    <w:rsid w:val="000E58D9"/>
    <w:rsid w:val="000E5B26"/>
    <w:rsid w:val="000E5CD1"/>
    <w:rsid w:val="000E5ED1"/>
    <w:rsid w:val="000E61C0"/>
    <w:rsid w:val="000E6621"/>
    <w:rsid w:val="000E6624"/>
    <w:rsid w:val="000E6784"/>
    <w:rsid w:val="000E69C8"/>
    <w:rsid w:val="000E6A68"/>
    <w:rsid w:val="000E6AF5"/>
    <w:rsid w:val="000E6CD9"/>
    <w:rsid w:val="000E6F86"/>
    <w:rsid w:val="000E7094"/>
    <w:rsid w:val="000E72A9"/>
    <w:rsid w:val="000E732C"/>
    <w:rsid w:val="000E7395"/>
    <w:rsid w:val="000E7412"/>
    <w:rsid w:val="000E74A4"/>
    <w:rsid w:val="000E755F"/>
    <w:rsid w:val="000E7578"/>
    <w:rsid w:val="000E7597"/>
    <w:rsid w:val="000E7A12"/>
    <w:rsid w:val="000E7AEC"/>
    <w:rsid w:val="000E7CF8"/>
    <w:rsid w:val="000E7EA6"/>
    <w:rsid w:val="000E7F0D"/>
    <w:rsid w:val="000E7F18"/>
    <w:rsid w:val="000F014D"/>
    <w:rsid w:val="000F0253"/>
    <w:rsid w:val="000F0370"/>
    <w:rsid w:val="000F062B"/>
    <w:rsid w:val="000F09F3"/>
    <w:rsid w:val="000F1405"/>
    <w:rsid w:val="000F14DA"/>
    <w:rsid w:val="000F151E"/>
    <w:rsid w:val="000F1578"/>
    <w:rsid w:val="000F163C"/>
    <w:rsid w:val="000F19F1"/>
    <w:rsid w:val="000F1C91"/>
    <w:rsid w:val="000F1D4C"/>
    <w:rsid w:val="000F1DB5"/>
    <w:rsid w:val="000F1E89"/>
    <w:rsid w:val="000F22A9"/>
    <w:rsid w:val="000F22DA"/>
    <w:rsid w:val="000F26CE"/>
    <w:rsid w:val="000F2B25"/>
    <w:rsid w:val="000F2C7E"/>
    <w:rsid w:val="000F2FEB"/>
    <w:rsid w:val="000F35D5"/>
    <w:rsid w:val="000F36F9"/>
    <w:rsid w:val="000F371C"/>
    <w:rsid w:val="000F37CA"/>
    <w:rsid w:val="000F3915"/>
    <w:rsid w:val="000F3CDE"/>
    <w:rsid w:val="000F3D97"/>
    <w:rsid w:val="000F4BFB"/>
    <w:rsid w:val="000F4C5B"/>
    <w:rsid w:val="000F50B7"/>
    <w:rsid w:val="000F53BA"/>
    <w:rsid w:val="000F5C78"/>
    <w:rsid w:val="000F5CF2"/>
    <w:rsid w:val="000F5DB4"/>
    <w:rsid w:val="000F5EAF"/>
    <w:rsid w:val="000F61FA"/>
    <w:rsid w:val="000F6229"/>
    <w:rsid w:val="000F62DD"/>
    <w:rsid w:val="000F63DB"/>
    <w:rsid w:val="000F652D"/>
    <w:rsid w:val="000F6A8B"/>
    <w:rsid w:val="000F735E"/>
    <w:rsid w:val="000F771A"/>
    <w:rsid w:val="000F7734"/>
    <w:rsid w:val="000F7A68"/>
    <w:rsid w:val="000F7E96"/>
    <w:rsid w:val="00100531"/>
    <w:rsid w:val="0010079D"/>
    <w:rsid w:val="00100971"/>
    <w:rsid w:val="00100BF8"/>
    <w:rsid w:val="00100CB2"/>
    <w:rsid w:val="001010A6"/>
    <w:rsid w:val="00101212"/>
    <w:rsid w:val="00101398"/>
    <w:rsid w:val="001018FC"/>
    <w:rsid w:val="00102050"/>
    <w:rsid w:val="001021E8"/>
    <w:rsid w:val="001022B7"/>
    <w:rsid w:val="0010232A"/>
    <w:rsid w:val="001023F7"/>
    <w:rsid w:val="00102510"/>
    <w:rsid w:val="00102EF4"/>
    <w:rsid w:val="00102FE4"/>
    <w:rsid w:val="00103121"/>
    <w:rsid w:val="00103281"/>
    <w:rsid w:val="0010337B"/>
    <w:rsid w:val="00103412"/>
    <w:rsid w:val="001038D8"/>
    <w:rsid w:val="00103A39"/>
    <w:rsid w:val="00104262"/>
    <w:rsid w:val="001042A1"/>
    <w:rsid w:val="00104380"/>
    <w:rsid w:val="001046CA"/>
    <w:rsid w:val="00104A1B"/>
    <w:rsid w:val="00104C54"/>
    <w:rsid w:val="00104EA6"/>
    <w:rsid w:val="00105315"/>
    <w:rsid w:val="00105636"/>
    <w:rsid w:val="001058A4"/>
    <w:rsid w:val="001058A9"/>
    <w:rsid w:val="00105E84"/>
    <w:rsid w:val="001062F8"/>
    <w:rsid w:val="00106554"/>
    <w:rsid w:val="00106687"/>
    <w:rsid w:val="001068D2"/>
    <w:rsid w:val="00106B15"/>
    <w:rsid w:val="00106C46"/>
    <w:rsid w:val="00106E91"/>
    <w:rsid w:val="001072F6"/>
    <w:rsid w:val="001072FC"/>
    <w:rsid w:val="00107433"/>
    <w:rsid w:val="0010749C"/>
    <w:rsid w:val="00107603"/>
    <w:rsid w:val="00107799"/>
    <w:rsid w:val="00107928"/>
    <w:rsid w:val="00107B36"/>
    <w:rsid w:val="00107C8E"/>
    <w:rsid w:val="00107D5B"/>
    <w:rsid w:val="00107D6E"/>
    <w:rsid w:val="0011050F"/>
    <w:rsid w:val="0011084F"/>
    <w:rsid w:val="00110CDE"/>
    <w:rsid w:val="00110E13"/>
    <w:rsid w:val="00110E14"/>
    <w:rsid w:val="00110F12"/>
    <w:rsid w:val="001110D9"/>
    <w:rsid w:val="001111AB"/>
    <w:rsid w:val="001114AB"/>
    <w:rsid w:val="0011170E"/>
    <w:rsid w:val="00111BCA"/>
    <w:rsid w:val="00111F7E"/>
    <w:rsid w:val="00112392"/>
    <w:rsid w:val="0011292A"/>
    <w:rsid w:val="00112938"/>
    <w:rsid w:val="00112D0E"/>
    <w:rsid w:val="00112FDC"/>
    <w:rsid w:val="00113027"/>
    <w:rsid w:val="00113146"/>
    <w:rsid w:val="00113484"/>
    <w:rsid w:val="0011352E"/>
    <w:rsid w:val="0011369D"/>
    <w:rsid w:val="00113930"/>
    <w:rsid w:val="0011427F"/>
    <w:rsid w:val="00114280"/>
    <w:rsid w:val="001145DC"/>
    <w:rsid w:val="001147A2"/>
    <w:rsid w:val="00114D25"/>
    <w:rsid w:val="00115029"/>
    <w:rsid w:val="00115493"/>
    <w:rsid w:val="001158FE"/>
    <w:rsid w:val="00115B82"/>
    <w:rsid w:val="00115D6F"/>
    <w:rsid w:val="00116081"/>
    <w:rsid w:val="0011609A"/>
    <w:rsid w:val="001165D6"/>
    <w:rsid w:val="00116687"/>
    <w:rsid w:val="001166F6"/>
    <w:rsid w:val="0011680D"/>
    <w:rsid w:val="001168CD"/>
    <w:rsid w:val="001169B0"/>
    <w:rsid w:val="00116A8A"/>
    <w:rsid w:val="00116B21"/>
    <w:rsid w:val="00116C74"/>
    <w:rsid w:val="00116CB5"/>
    <w:rsid w:val="00117C03"/>
    <w:rsid w:val="00117C5B"/>
    <w:rsid w:val="00117DE4"/>
    <w:rsid w:val="00117EF5"/>
    <w:rsid w:val="00117F53"/>
    <w:rsid w:val="00120382"/>
    <w:rsid w:val="00120396"/>
    <w:rsid w:val="001207CA"/>
    <w:rsid w:val="00120896"/>
    <w:rsid w:val="00120C1B"/>
    <w:rsid w:val="00120F35"/>
    <w:rsid w:val="0012149E"/>
    <w:rsid w:val="001216C0"/>
    <w:rsid w:val="00121735"/>
    <w:rsid w:val="00121DAA"/>
    <w:rsid w:val="00121F56"/>
    <w:rsid w:val="0012206C"/>
    <w:rsid w:val="001220FE"/>
    <w:rsid w:val="001221DC"/>
    <w:rsid w:val="001226EC"/>
    <w:rsid w:val="00122791"/>
    <w:rsid w:val="00122B69"/>
    <w:rsid w:val="00122C37"/>
    <w:rsid w:val="00122E5F"/>
    <w:rsid w:val="0012328D"/>
    <w:rsid w:val="0012350B"/>
    <w:rsid w:val="00123AE8"/>
    <w:rsid w:val="00123B88"/>
    <w:rsid w:val="00123D7F"/>
    <w:rsid w:val="00123E71"/>
    <w:rsid w:val="00124523"/>
    <w:rsid w:val="00124D47"/>
    <w:rsid w:val="00124ED1"/>
    <w:rsid w:val="00124F6A"/>
    <w:rsid w:val="00125111"/>
    <w:rsid w:val="00125586"/>
    <w:rsid w:val="0012567C"/>
    <w:rsid w:val="001256C5"/>
    <w:rsid w:val="001259B6"/>
    <w:rsid w:val="00125EB4"/>
    <w:rsid w:val="00125F85"/>
    <w:rsid w:val="001265DB"/>
    <w:rsid w:val="00126694"/>
    <w:rsid w:val="001267C5"/>
    <w:rsid w:val="00126882"/>
    <w:rsid w:val="00127164"/>
    <w:rsid w:val="0012734D"/>
    <w:rsid w:val="0012735D"/>
    <w:rsid w:val="001274CB"/>
    <w:rsid w:val="00127805"/>
    <w:rsid w:val="00127880"/>
    <w:rsid w:val="00127A7B"/>
    <w:rsid w:val="00127F6F"/>
    <w:rsid w:val="001302B3"/>
    <w:rsid w:val="00130DF0"/>
    <w:rsid w:val="00131494"/>
    <w:rsid w:val="0013158A"/>
    <w:rsid w:val="001316AA"/>
    <w:rsid w:val="00131761"/>
    <w:rsid w:val="001317DF"/>
    <w:rsid w:val="001319B6"/>
    <w:rsid w:val="00131AFA"/>
    <w:rsid w:val="00131B84"/>
    <w:rsid w:val="0013213A"/>
    <w:rsid w:val="001321F2"/>
    <w:rsid w:val="001322AC"/>
    <w:rsid w:val="001325AD"/>
    <w:rsid w:val="001327E0"/>
    <w:rsid w:val="00132D42"/>
    <w:rsid w:val="00132E6D"/>
    <w:rsid w:val="00132F59"/>
    <w:rsid w:val="001332DA"/>
    <w:rsid w:val="0013331A"/>
    <w:rsid w:val="0013394D"/>
    <w:rsid w:val="00133C04"/>
    <w:rsid w:val="00133D6F"/>
    <w:rsid w:val="00133FD7"/>
    <w:rsid w:val="001340D7"/>
    <w:rsid w:val="001340EA"/>
    <w:rsid w:val="0013438A"/>
    <w:rsid w:val="001344F3"/>
    <w:rsid w:val="00134960"/>
    <w:rsid w:val="00134AF4"/>
    <w:rsid w:val="00134B92"/>
    <w:rsid w:val="00134CD3"/>
    <w:rsid w:val="0013512C"/>
    <w:rsid w:val="00135A53"/>
    <w:rsid w:val="00135C76"/>
    <w:rsid w:val="00135E93"/>
    <w:rsid w:val="00136157"/>
    <w:rsid w:val="001362B6"/>
    <w:rsid w:val="0013640E"/>
    <w:rsid w:val="00136BC0"/>
    <w:rsid w:val="00136C34"/>
    <w:rsid w:val="00136C5B"/>
    <w:rsid w:val="00137187"/>
    <w:rsid w:val="00137192"/>
    <w:rsid w:val="00137481"/>
    <w:rsid w:val="001378EF"/>
    <w:rsid w:val="00137C26"/>
    <w:rsid w:val="00137E06"/>
    <w:rsid w:val="00137E18"/>
    <w:rsid w:val="00137FA1"/>
    <w:rsid w:val="00140386"/>
    <w:rsid w:val="001403FB"/>
    <w:rsid w:val="001406C6"/>
    <w:rsid w:val="0014091B"/>
    <w:rsid w:val="00140A19"/>
    <w:rsid w:val="00140CC1"/>
    <w:rsid w:val="00141080"/>
    <w:rsid w:val="00141126"/>
    <w:rsid w:val="0014130E"/>
    <w:rsid w:val="00141395"/>
    <w:rsid w:val="001413C0"/>
    <w:rsid w:val="001414FB"/>
    <w:rsid w:val="001419C5"/>
    <w:rsid w:val="00141BBE"/>
    <w:rsid w:val="00141D03"/>
    <w:rsid w:val="00141F66"/>
    <w:rsid w:val="00141F68"/>
    <w:rsid w:val="00141F6B"/>
    <w:rsid w:val="00141FFE"/>
    <w:rsid w:val="00142126"/>
    <w:rsid w:val="00142855"/>
    <w:rsid w:val="00142899"/>
    <w:rsid w:val="001428CF"/>
    <w:rsid w:val="00142B90"/>
    <w:rsid w:val="00142D2A"/>
    <w:rsid w:val="00142F13"/>
    <w:rsid w:val="00143174"/>
    <w:rsid w:val="00143208"/>
    <w:rsid w:val="00143399"/>
    <w:rsid w:val="001434AB"/>
    <w:rsid w:val="00143706"/>
    <w:rsid w:val="001438A8"/>
    <w:rsid w:val="00143A14"/>
    <w:rsid w:val="00143A46"/>
    <w:rsid w:val="00143B3E"/>
    <w:rsid w:val="00143CDC"/>
    <w:rsid w:val="00144230"/>
    <w:rsid w:val="0014438C"/>
    <w:rsid w:val="001445F8"/>
    <w:rsid w:val="00144740"/>
    <w:rsid w:val="0014488F"/>
    <w:rsid w:val="00144AC9"/>
    <w:rsid w:val="00144B70"/>
    <w:rsid w:val="00144CE5"/>
    <w:rsid w:val="001453B2"/>
    <w:rsid w:val="00145AEB"/>
    <w:rsid w:val="0014612E"/>
    <w:rsid w:val="001463E8"/>
    <w:rsid w:val="001465D8"/>
    <w:rsid w:val="0014661E"/>
    <w:rsid w:val="00146DAE"/>
    <w:rsid w:val="00146EED"/>
    <w:rsid w:val="0014757E"/>
    <w:rsid w:val="00147B1E"/>
    <w:rsid w:val="00147E19"/>
    <w:rsid w:val="001500AD"/>
    <w:rsid w:val="0015048B"/>
    <w:rsid w:val="00150553"/>
    <w:rsid w:val="00150612"/>
    <w:rsid w:val="00150615"/>
    <w:rsid w:val="00150671"/>
    <w:rsid w:val="001506FF"/>
    <w:rsid w:val="001509B8"/>
    <w:rsid w:val="0015106B"/>
    <w:rsid w:val="001511C4"/>
    <w:rsid w:val="0015122C"/>
    <w:rsid w:val="00151258"/>
    <w:rsid w:val="001513E4"/>
    <w:rsid w:val="00151865"/>
    <w:rsid w:val="001518CF"/>
    <w:rsid w:val="001522C6"/>
    <w:rsid w:val="001523F6"/>
    <w:rsid w:val="001528E0"/>
    <w:rsid w:val="001529F9"/>
    <w:rsid w:val="00152ADD"/>
    <w:rsid w:val="00152B01"/>
    <w:rsid w:val="00152C6A"/>
    <w:rsid w:val="00152F59"/>
    <w:rsid w:val="00152F8A"/>
    <w:rsid w:val="001536AF"/>
    <w:rsid w:val="001537CB"/>
    <w:rsid w:val="001539D2"/>
    <w:rsid w:val="00153FCB"/>
    <w:rsid w:val="0015405E"/>
    <w:rsid w:val="0015434A"/>
    <w:rsid w:val="001545AE"/>
    <w:rsid w:val="001548FF"/>
    <w:rsid w:val="00154ADE"/>
    <w:rsid w:val="00154E6A"/>
    <w:rsid w:val="00154F03"/>
    <w:rsid w:val="001552CC"/>
    <w:rsid w:val="0015542F"/>
    <w:rsid w:val="001554A9"/>
    <w:rsid w:val="00155514"/>
    <w:rsid w:val="00155570"/>
    <w:rsid w:val="0015575F"/>
    <w:rsid w:val="00155B15"/>
    <w:rsid w:val="00155CFC"/>
    <w:rsid w:val="00156696"/>
    <w:rsid w:val="0015680F"/>
    <w:rsid w:val="0015682E"/>
    <w:rsid w:val="00156A4B"/>
    <w:rsid w:val="00156BF5"/>
    <w:rsid w:val="001571F3"/>
    <w:rsid w:val="00157253"/>
    <w:rsid w:val="00157E70"/>
    <w:rsid w:val="0016007D"/>
    <w:rsid w:val="00160105"/>
    <w:rsid w:val="00160174"/>
    <w:rsid w:val="0016031D"/>
    <w:rsid w:val="00160512"/>
    <w:rsid w:val="001605B2"/>
    <w:rsid w:val="00160909"/>
    <w:rsid w:val="00160B30"/>
    <w:rsid w:val="00160F56"/>
    <w:rsid w:val="0016135E"/>
    <w:rsid w:val="001614BD"/>
    <w:rsid w:val="00161572"/>
    <w:rsid w:val="00161603"/>
    <w:rsid w:val="0016167B"/>
    <w:rsid w:val="001616DD"/>
    <w:rsid w:val="00161798"/>
    <w:rsid w:val="0016192D"/>
    <w:rsid w:val="00161CEB"/>
    <w:rsid w:val="00161FA1"/>
    <w:rsid w:val="0016251B"/>
    <w:rsid w:val="00162532"/>
    <w:rsid w:val="00162747"/>
    <w:rsid w:val="00162A86"/>
    <w:rsid w:val="00162D82"/>
    <w:rsid w:val="00163936"/>
    <w:rsid w:val="00163FB9"/>
    <w:rsid w:val="00164168"/>
    <w:rsid w:val="00164179"/>
    <w:rsid w:val="00164362"/>
    <w:rsid w:val="0016437C"/>
    <w:rsid w:val="00164787"/>
    <w:rsid w:val="00164B91"/>
    <w:rsid w:val="00164E80"/>
    <w:rsid w:val="00164F04"/>
    <w:rsid w:val="001651D9"/>
    <w:rsid w:val="001653D0"/>
    <w:rsid w:val="001655B6"/>
    <w:rsid w:val="001657C9"/>
    <w:rsid w:val="00165873"/>
    <w:rsid w:val="00165909"/>
    <w:rsid w:val="0016599E"/>
    <w:rsid w:val="00165BAE"/>
    <w:rsid w:val="00165CB6"/>
    <w:rsid w:val="0016607C"/>
    <w:rsid w:val="001660B0"/>
    <w:rsid w:val="0016614F"/>
    <w:rsid w:val="0016667A"/>
    <w:rsid w:val="00166C7B"/>
    <w:rsid w:val="00166E90"/>
    <w:rsid w:val="00167366"/>
    <w:rsid w:val="001674A9"/>
    <w:rsid w:val="00167622"/>
    <w:rsid w:val="00167721"/>
    <w:rsid w:val="00167783"/>
    <w:rsid w:val="00167883"/>
    <w:rsid w:val="001679B8"/>
    <w:rsid w:val="00167DFE"/>
    <w:rsid w:val="00167E35"/>
    <w:rsid w:val="0017017F"/>
    <w:rsid w:val="0017042A"/>
    <w:rsid w:val="001706AF"/>
    <w:rsid w:val="00170AF1"/>
    <w:rsid w:val="00170E17"/>
    <w:rsid w:val="00171026"/>
    <w:rsid w:val="001710C1"/>
    <w:rsid w:val="001713BE"/>
    <w:rsid w:val="001713F7"/>
    <w:rsid w:val="00171548"/>
    <w:rsid w:val="001715AB"/>
    <w:rsid w:val="0017177B"/>
    <w:rsid w:val="00171939"/>
    <w:rsid w:val="00171DBB"/>
    <w:rsid w:val="00171E06"/>
    <w:rsid w:val="00172497"/>
    <w:rsid w:val="001726F6"/>
    <w:rsid w:val="001729F7"/>
    <w:rsid w:val="00172FAC"/>
    <w:rsid w:val="00173114"/>
    <w:rsid w:val="00173490"/>
    <w:rsid w:val="00173B41"/>
    <w:rsid w:val="00173C0E"/>
    <w:rsid w:val="00173DBF"/>
    <w:rsid w:val="00174156"/>
    <w:rsid w:val="001743BB"/>
    <w:rsid w:val="00174609"/>
    <w:rsid w:val="0017465B"/>
    <w:rsid w:val="0017468D"/>
    <w:rsid w:val="00174C01"/>
    <w:rsid w:val="00174C93"/>
    <w:rsid w:val="00174D7A"/>
    <w:rsid w:val="00174EF0"/>
    <w:rsid w:val="00174F17"/>
    <w:rsid w:val="00174F92"/>
    <w:rsid w:val="00175095"/>
    <w:rsid w:val="0017539D"/>
    <w:rsid w:val="00175469"/>
    <w:rsid w:val="001756E6"/>
    <w:rsid w:val="00175A0B"/>
    <w:rsid w:val="00175B4F"/>
    <w:rsid w:val="00175BE7"/>
    <w:rsid w:val="00175E34"/>
    <w:rsid w:val="001764C1"/>
    <w:rsid w:val="0017659A"/>
    <w:rsid w:val="00176601"/>
    <w:rsid w:val="00176A2E"/>
    <w:rsid w:val="00176A9F"/>
    <w:rsid w:val="00176C1F"/>
    <w:rsid w:val="00176F54"/>
    <w:rsid w:val="00176F60"/>
    <w:rsid w:val="001772BD"/>
    <w:rsid w:val="00177904"/>
    <w:rsid w:val="00177932"/>
    <w:rsid w:val="00177B2C"/>
    <w:rsid w:val="00177CC4"/>
    <w:rsid w:val="0018008E"/>
    <w:rsid w:val="0018045D"/>
    <w:rsid w:val="001804D8"/>
    <w:rsid w:val="001808A8"/>
    <w:rsid w:val="001808EF"/>
    <w:rsid w:val="00180A5C"/>
    <w:rsid w:val="00181187"/>
    <w:rsid w:val="001812E1"/>
    <w:rsid w:val="00181605"/>
    <w:rsid w:val="0018163F"/>
    <w:rsid w:val="00181641"/>
    <w:rsid w:val="001817DA"/>
    <w:rsid w:val="0018184B"/>
    <w:rsid w:val="00181C76"/>
    <w:rsid w:val="001820B7"/>
    <w:rsid w:val="00182126"/>
    <w:rsid w:val="001823B2"/>
    <w:rsid w:val="00182590"/>
    <w:rsid w:val="0018268B"/>
    <w:rsid w:val="00182B72"/>
    <w:rsid w:val="00182F7D"/>
    <w:rsid w:val="0018316A"/>
    <w:rsid w:val="00183581"/>
    <w:rsid w:val="0018371E"/>
    <w:rsid w:val="001838E4"/>
    <w:rsid w:val="00183B8A"/>
    <w:rsid w:val="00183D47"/>
    <w:rsid w:val="001842EF"/>
    <w:rsid w:val="00184372"/>
    <w:rsid w:val="00184502"/>
    <w:rsid w:val="001849BB"/>
    <w:rsid w:val="00184A09"/>
    <w:rsid w:val="00185089"/>
    <w:rsid w:val="00185201"/>
    <w:rsid w:val="00185257"/>
    <w:rsid w:val="001857BA"/>
    <w:rsid w:val="00185B12"/>
    <w:rsid w:val="00185D0D"/>
    <w:rsid w:val="00185DD3"/>
    <w:rsid w:val="001860DB"/>
    <w:rsid w:val="001861A3"/>
    <w:rsid w:val="001861FB"/>
    <w:rsid w:val="001862CD"/>
    <w:rsid w:val="00186343"/>
    <w:rsid w:val="001868DC"/>
    <w:rsid w:val="00186CB0"/>
    <w:rsid w:val="00186FD3"/>
    <w:rsid w:val="001871A6"/>
    <w:rsid w:val="0018791A"/>
    <w:rsid w:val="00187A94"/>
    <w:rsid w:val="00187CCC"/>
    <w:rsid w:val="00187DE3"/>
    <w:rsid w:val="00190029"/>
    <w:rsid w:val="001901E9"/>
    <w:rsid w:val="0019039B"/>
    <w:rsid w:val="0019041E"/>
    <w:rsid w:val="00190E0E"/>
    <w:rsid w:val="001913EA"/>
    <w:rsid w:val="001918F7"/>
    <w:rsid w:val="00191959"/>
    <w:rsid w:val="00191BBE"/>
    <w:rsid w:val="00191BCD"/>
    <w:rsid w:val="00191C7E"/>
    <w:rsid w:val="00191E72"/>
    <w:rsid w:val="00192349"/>
    <w:rsid w:val="0019279C"/>
    <w:rsid w:val="0019279F"/>
    <w:rsid w:val="001928C6"/>
    <w:rsid w:val="0019292A"/>
    <w:rsid w:val="00192B78"/>
    <w:rsid w:val="00192BD1"/>
    <w:rsid w:val="00192D21"/>
    <w:rsid w:val="00192E99"/>
    <w:rsid w:val="001936D1"/>
    <w:rsid w:val="001938CB"/>
    <w:rsid w:val="00193E01"/>
    <w:rsid w:val="00193E6D"/>
    <w:rsid w:val="00193EC6"/>
    <w:rsid w:val="001941BB"/>
    <w:rsid w:val="001944BC"/>
    <w:rsid w:val="0019461D"/>
    <w:rsid w:val="001946DD"/>
    <w:rsid w:val="00194797"/>
    <w:rsid w:val="001949FE"/>
    <w:rsid w:val="00194B6A"/>
    <w:rsid w:val="00194B89"/>
    <w:rsid w:val="00194CAF"/>
    <w:rsid w:val="00194D6F"/>
    <w:rsid w:val="00194D89"/>
    <w:rsid w:val="00195335"/>
    <w:rsid w:val="00195384"/>
    <w:rsid w:val="0019573E"/>
    <w:rsid w:val="00195821"/>
    <w:rsid w:val="00195A7C"/>
    <w:rsid w:val="00195B15"/>
    <w:rsid w:val="00195D0E"/>
    <w:rsid w:val="001961F7"/>
    <w:rsid w:val="001964BF"/>
    <w:rsid w:val="0019653E"/>
    <w:rsid w:val="00196F40"/>
    <w:rsid w:val="00197087"/>
    <w:rsid w:val="001977B4"/>
    <w:rsid w:val="0019788E"/>
    <w:rsid w:val="001978DB"/>
    <w:rsid w:val="00197B4F"/>
    <w:rsid w:val="001A00AE"/>
    <w:rsid w:val="001A0634"/>
    <w:rsid w:val="001A0A6B"/>
    <w:rsid w:val="001A0B63"/>
    <w:rsid w:val="001A0D1B"/>
    <w:rsid w:val="001A0F82"/>
    <w:rsid w:val="001A1313"/>
    <w:rsid w:val="001A1340"/>
    <w:rsid w:val="001A1428"/>
    <w:rsid w:val="001A14F8"/>
    <w:rsid w:val="001A16F4"/>
    <w:rsid w:val="001A1751"/>
    <w:rsid w:val="001A1761"/>
    <w:rsid w:val="001A1823"/>
    <w:rsid w:val="001A191B"/>
    <w:rsid w:val="001A1DFD"/>
    <w:rsid w:val="001A1E73"/>
    <w:rsid w:val="001A1EBA"/>
    <w:rsid w:val="001A2128"/>
    <w:rsid w:val="001A21E8"/>
    <w:rsid w:val="001A22EA"/>
    <w:rsid w:val="001A2798"/>
    <w:rsid w:val="001A27E5"/>
    <w:rsid w:val="001A2937"/>
    <w:rsid w:val="001A2981"/>
    <w:rsid w:val="001A29B5"/>
    <w:rsid w:val="001A2A46"/>
    <w:rsid w:val="001A2A47"/>
    <w:rsid w:val="001A2E6C"/>
    <w:rsid w:val="001A2FDD"/>
    <w:rsid w:val="001A3173"/>
    <w:rsid w:val="001A3327"/>
    <w:rsid w:val="001A35BB"/>
    <w:rsid w:val="001A39FD"/>
    <w:rsid w:val="001A3C8D"/>
    <w:rsid w:val="001A3E2F"/>
    <w:rsid w:val="001A41B1"/>
    <w:rsid w:val="001A41C7"/>
    <w:rsid w:val="001A421E"/>
    <w:rsid w:val="001A4540"/>
    <w:rsid w:val="001A47D0"/>
    <w:rsid w:val="001A4849"/>
    <w:rsid w:val="001A4B58"/>
    <w:rsid w:val="001A4B7E"/>
    <w:rsid w:val="001A4C56"/>
    <w:rsid w:val="001A51E7"/>
    <w:rsid w:val="001A52E3"/>
    <w:rsid w:val="001A530E"/>
    <w:rsid w:val="001A5525"/>
    <w:rsid w:val="001A56D6"/>
    <w:rsid w:val="001A57BC"/>
    <w:rsid w:val="001A5852"/>
    <w:rsid w:val="001A5F4A"/>
    <w:rsid w:val="001A60EB"/>
    <w:rsid w:val="001A6A06"/>
    <w:rsid w:val="001A6B04"/>
    <w:rsid w:val="001A6E9B"/>
    <w:rsid w:val="001A6FD2"/>
    <w:rsid w:val="001A7011"/>
    <w:rsid w:val="001A7025"/>
    <w:rsid w:val="001A7308"/>
    <w:rsid w:val="001A7606"/>
    <w:rsid w:val="001A766C"/>
    <w:rsid w:val="001A7F9E"/>
    <w:rsid w:val="001B010B"/>
    <w:rsid w:val="001B01B8"/>
    <w:rsid w:val="001B03B9"/>
    <w:rsid w:val="001B04C9"/>
    <w:rsid w:val="001B067A"/>
    <w:rsid w:val="001B09AE"/>
    <w:rsid w:val="001B09FC"/>
    <w:rsid w:val="001B0CCE"/>
    <w:rsid w:val="001B0F4C"/>
    <w:rsid w:val="001B127E"/>
    <w:rsid w:val="001B12A7"/>
    <w:rsid w:val="001B14AF"/>
    <w:rsid w:val="001B17FD"/>
    <w:rsid w:val="001B193C"/>
    <w:rsid w:val="001B1982"/>
    <w:rsid w:val="001B1990"/>
    <w:rsid w:val="001B20F1"/>
    <w:rsid w:val="001B272B"/>
    <w:rsid w:val="001B28B1"/>
    <w:rsid w:val="001B2AD3"/>
    <w:rsid w:val="001B2D86"/>
    <w:rsid w:val="001B2E6B"/>
    <w:rsid w:val="001B2F45"/>
    <w:rsid w:val="001B3298"/>
    <w:rsid w:val="001B3492"/>
    <w:rsid w:val="001B3B16"/>
    <w:rsid w:val="001B3B99"/>
    <w:rsid w:val="001B40EC"/>
    <w:rsid w:val="001B42D1"/>
    <w:rsid w:val="001B456C"/>
    <w:rsid w:val="001B4644"/>
    <w:rsid w:val="001B4744"/>
    <w:rsid w:val="001B4998"/>
    <w:rsid w:val="001B4BFE"/>
    <w:rsid w:val="001B4D03"/>
    <w:rsid w:val="001B5605"/>
    <w:rsid w:val="001B59E6"/>
    <w:rsid w:val="001B5EDC"/>
    <w:rsid w:val="001B656F"/>
    <w:rsid w:val="001B69A9"/>
    <w:rsid w:val="001B6BD2"/>
    <w:rsid w:val="001B6E64"/>
    <w:rsid w:val="001B6EBB"/>
    <w:rsid w:val="001B6F13"/>
    <w:rsid w:val="001B6F43"/>
    <w:rsid w:val="001B70A2"/>
    <w:rsid w:val="001B7266"/>
    <w:rsid w:val="001B7A9C"/>
    <w:rsid w:val="001B7B3D"/>
    <w:rsid w:val="001B7EE9"/>
    <w:rsid w:val="001C006F"/>
    <w:rsid w:val="001C09FA"/>
    <w:rsid w:val="001C0AE4"/>
    <w:rsid w:val="001C0B92"/>
    <w:rsid w:val="001C0C11"/>
    <w:rsid w:val="001C1107"/>
    <w:rsid w:val="001C12E9"/>
    <w:rsid w:val="001C19E0"/>
    <w:rsid w:val="001C2091"/>
    <w:rsid w:val="001C23DD"/>
    <w:rsid w:val="001C271C"/>
    <w:rsid w:val="001C274B"/>
    <w:rsid w:val="001C2925"/>
    <w:rsid w:val="001C2A66"/>
    <w:rsid w:val="001C2AE5"/>
    <w:rsid w:val="001C2B42"/>
    <w:rsid w:val="001C2B60"/>
    <w:rsid w:val="001C2EDE"/>
    <w:rsid w:val="001C315D"/>
    <w:rsid w:val="001C31B9"/>
    <w:rsid w:val="001C32F2"/>
    <w:rsid w:val="001C36DA"/>
    <w:rsid w:val="001C38D4"/>
    <w:rsid w:val="001C3EF7"/>
    <w:rsid w:val="001C4575"/>
    <w:rsid w:val="001C4AAD"/>
    <w:rsid w:val="001C52A5"/>
    <w:rsid w:val="001C55EC"/>
    <w:rsid w:val="001C5614"/>
    <w:rsid w:val="001C56A8"/>
    <w:rsid w:val="001C578F"/>
    <w:rsid w:val="001C587C"/>
    <w:rsid w:val="001C5CEA"/>
    <w:rsid w:val="001C5E5C"/>
    <w:rsid w:val="001C5F61"/>
    <w:rsid w:val="001C6073"/>
    <w:rsid w:val="001C6D87"/>
    <w:rsid w:val="001C778B"/>
    <w:rsid w:val="001C77A4"/>
    <w:rsid w:val="001C77CC"/>
    <w:rsid w:val="001C789C"/>
    <w:rsid w:val="001C7BA6"/>
    <w:rsid w:val="001C7BD0"/>
    <w:rsid w:val="001C7D7B"/>
    <w:rsid w:val="001C7DE9"/>
    <w:rsid w:val="001C7E9E"/>
    <w:rsid w:val="001D04C0"/>
    <w:rsid w:val="001D05EB"/>
    <w:rsid w:val="001D10B9"/>
    <w:rsid w:val="001D1177"/>
    <w:rsid w:val="001D1525"/>
    <w:rsid w:val="001D1603"/>
    <w:rsid w:val="001D174D"/>
    <w:rsid w:val="001D1B7D"/>
    <w:rsid w:val="001D1F14"/>
    <w:rsid w:val="001D1FC6"/>
    <w:rsid w:val="001D2064"/>
    <w:rsid w:val="001D245A"/>
    <w:rsid w:val="001D2727"/>
    <w:rsid w:val="001D2737"/>
    <w:rsid w:val="001D2743"/>
    <w:rsid w:val="001D276E"/>
    <w:rsid w:val="001D295E"/>
    <w:rsid w:val="001D2EFE"/>
    <w:rsid w:val="001D3130"/>
    <w:rsid w:val="001D3179"/>
    <w:rsid w:val="001D341E"/>
    <w:rsid w:val="001D3705"/>
    <w:rsid w:val="001D37E6"/>
    <w:rsid w:val="001D3C4A"/>
    <w:rsid w:val="001D3CE3"/>
    <w:rsid w:val="001D3DE4"/>
    <w:rsid w:val="001D3FB8"/>
    <w:rsid w:val="001D4868"/>
    <w:rsid w:val="001D49BE"/>
    <w:rsid w:val="001D4AA2"/>
    <w:rsid w:val="001D4D7A"/>
    <w:rsid w:val="001D4F8C"/>
    <w:rsid w:val="001D5130"/>
    <w:rsid w:val="001D51ED"/>
    <w:rsid w:val="001D577A"/>
    <w:rsid w:val="001D5C24"/>
    <w:rsid w:val="001D5E6A"/>
    <w:rsid w:val="001D6198"/>
    <w:rsid w:val="001D62E8"/>
    <w:rsid w:val="001D636A"/>
    <w:rsid w:val="001D644E"/>
    <w:rsid w:val="001D6561"/>
    <w:rsid w:val="001D6645"/>
    <w:rsid w:val="001D6D9C"/>
    <w:rsid w:val="001D6E12"/>
    <w:rsid w:val="001D700F"/>
    <w:rsid w:val="001D7237"/>
    <w:rsid w:val="001D74CB"/>
    <w:rsid w:val="001D75FE"/>
    <w:rsid w:val="001D79B6"/>
    <w:rsid w:val="001D7C38"/>
    <w:rsid w:val="001D7D02"/>
    <w:rsid w:val="001D7DA3"/>
    <w:rsid w:val="001D7F2F"/>
    <w:rsid w:val="001E00A1"/>
    <w:rsid w:val="001E00E0"/>
    <w:rsid w:val="001E0452"/>
    <w:rsid w:val="001E0653"/>
    <w:rsid w:val="001E0784"/>
    <w:rsid w:val="001E0898"/>
    <w:rsid w:val="001E0D1B"/>
    <w:rsid w:val="001E0F28"/>
    <w:rsid w:val="001E15C2"/>
    <w:rsid w:val="001E160F"/>
    <w:rsid w:val="001E17CD"/>
    <w:rsid w:val="001E225E"/>
    <w:rsid w:val="001E241E"/>
    <w:rsid w:val="001E2451"/>
    <w:rsid w:val="001E2921"/>
    <w:rsid w:val="001E29E4"/>
    <w:rsid w:val="001E2C48"/>
    <w:rsid w:val="001E2C76"/>
    <w:rsid w:val="001E2F80"/>
    <w:rsid w:val="001E3236"/>
    <w:rsid w:val="001E3263"/>
    <w:rsid w:val="001E32AC"/>
    <w:rsid w:val="001E3371"/>
    <w:rsid w:val="001E343E"/>
    <w:rsid w:val="001E348F"/>
    <w:rsid w:val="001E385F"/>
    <w:rsid w:val="001E3B69"/>
    <w:rsid w:val="001E3D2E"/>
    <w:rsid w:val="001E3F99"/>
    <w:rsid w:val="001E42C0"/>
    <w:rsid w:val="001E42DB"/>
    <w:rsid w:val="001E46A5"/>
    <w:rsid w:val="001E4A5C"/>
    <w:rsid w:val="001E4A72"/>
    <w:rsid w:val="001E4F75"/>
    <w:rsid w:val="001E5150"/>
    <w:rsid w:val="001E5230"/>
    <w:rsid w:val="001E531E"/>
    <w:rsid w:val="001E5E52"/>
    <w:rsid w:val="001E5FF7"/>
    <w:rsid w:val="001E60B4"/>
    <w:rsid w:val="001E68B9"/>
    <w:rsid w:val="001E6BB2"/>
    <w:rsid w:val="001E7660"/>
    <w:rsid w:val="001E78ED"/>
    <w:rsid w:val="001E7A22"/>
    <w:rsid w:val="001E7C4E"/>
    <w:rsid w:val="001E7C7D"/>
    <w:rsid w:val="001E7E7D"/>
    <w:rsid w:val="001F0079"/>
    <w:rsid w:val="001F0297"/>
    <w:rsid w:val="001F029E"/>
    <w:rsid w:val="001F033F"/>
    <w:rsid w:val="001F086B"/>
    <w:rsid w:val="001F0925"/>
    <w:rsid w:val="001F0C40"/>
    <w:rsid w:val="001F0E13"/>
    <w:rsid w:val="001F0E39"/>
    <w:rsid w:val="001F101E"/>
    <w:rsid w:val="001F111A"/>
    <w:rsid w:val="001F1691"/>
    <w:rsid w:val="001F1758"/>
    <w:rsid w:val="001F1B4A"/>
    <w:rsid w:val="001F2346"/>
    <w:rsid w:val="001F27AA"/>
    <w:rsid w:val="001F2870"/>
    <w:rsid w:val="001F2A13"/>
    <w:rsid w:val="001F2A59"/>
    <w:rsid w:val="001F2C0E"/>
    <w:rsid w:val="001F2DCF"/>
    <w:rsid w:val="001F3599"/>
    <w:rsid w:val="001F3F23"/>
    <w:rsid w:val="001F4303"/>
    <w:rsid w:val="001F4442"/>
    <w:rsid w:val="001F4651"/>
    <w:rsid w:val="001F46EC"/>
    <w:rsid w:val="001F4737"/>
    <w:rsid w:val="001F48F9"/>
    <w:rsid w:val="001F4935"/>
    <w:rsid w:val="001F4AC7"/>
    <w:rsid w:val="001F4BC3"/>
    <w:rsid w:val="001F4DF7"/>
    <w:rsid w:val="001F4E32"/>
    <w:rsid w:val="001F4E58"/>
    <w:rsid w:val="001F5056"/>
    <w:rsid w:val="001F507F"/>
    <w:rsid w:val="001F50FA"/>
    <w:rsid w:val="001F5231"/>
    <w:rsid w:val="001F53F0"/>
    <w:rsid w:val="001F5B19"/>
    <w:rsid w:val="001F5BDA"/>
    <w:rsid w:val="001F5DB8"/>
    <w:rsid w:val="001F5FC5"/>
    <w:rsid w:val="001F72E3"/>
    <w:rsid w:val="001F73B4"/>
    <w:rsid w:val="001F7644"/>
    <w:rsid w:val="001F7730"/>
    <w:rsid w:val="001F78A4"/>
    <w:rsid w:val="001F7C8A"/>
    <w:rsid w:val="001F7D1D"/>
    <w:rsid w:val="001F7DCC"/>
    <w:rsid w:val="002002D5"/>
    <w:rsid w:val="00200330"/>
    <w:rsid w:val="00200477"/>
    <w:rsid w:val="00200479"/>
    <w:rsid w:val="002004FB"/>
    <w:rsid w:val="00200543"/>
    <w:rsid w:val="0020071D"/>
    <w:rsid w:val="002007C3"/>
    <w:rsid w:val="00200FB6"/>
    <w:rsid w:val="00201257"/>
    <w:rsid w:val="00201481"/>
    <w:rsid w:val="00201820"/>
    <w:rsid w:val="00201AE4"/>
    <w:rsid w:val="00201D4E"/>
    <w:rsid w:val="00202BF3"/>
    <w:rsid w:val="002033A8"/>
    <w:rsid w:val="002033FD"/>
    <w:rsid w:val="0020342C"/>
    <w:rsid w:val="00203491"/>
    <w:rsid w:val="00203506"/>
    <w:rsid w:val="00203910"/>
    <w:rsid w:val="002039DC"/>
    <w:rsid w:val="00203B86"/>
    <w:rsid w:val="00204179"/>
    <w:rsid w:val="0020439A"/>
    <w:rsid w:val="00204419"/>
    <w:rsid w:val="00204654"/>
    <w:rsid w:val="00204A05"/>
    <w:rsid w:val="00204B97"/>
    <w:rsid w:val="00204BAE"/>
    <w:rsid w:val="0020506B"/>
    <w:rsid w:val="002050EC"/>
    <w:rsid w:val="002050F5"/>
    <w:rsid w:val="002056D3"/>
    <w:rsid w:val="00205E99"/>
    <w:rsid w:val="0020602D"/>
    <w:rsid w:val="002065B1"/>
    <w:rsid w:val="00206E03"/>
    <w:rsid w:val="00206E81"/>
    <w:rsid w:val="00206FA8"/>
    <w:rsid w:val="0020724F"/>
    <w:rsid w:val="00207374"/>
    <w:rsid w:val="0020740D"/>
    <w:rsid w:val="0020758C"/>
    <w:rsid w:val="00207C44"/>
    <w:rsid w:val="00207CE8"/>
    <w:rsid w:val="00207E78"/>
    <w:rsid w:val="002100C3"/>
    <w:rsid w:val="002101A7"/>
    <w:rsid w:val="002103B0"/>
    <w:rsid w:val="002108F0"/>
    <w:rsid w:val="002109CA"/>
    <w:rsid w:val="00210CD3"/>
    <w:rsid w:val="00210DCB"/>
    <w:rsid w:val="002112CD"/>
    <w:rsid w:val="00211553"/>
    <w:rsid w:val="002116D1"/>
    <w:rsid w:val="00211753"/>
    <w:rsid w:val="0021184F"/>
    <w:rsid w:val="00211B93"/>
    <w:rsid w:val="00211DC5"/>
    <w:rsid w:val="00211F51"/>
    <w:rsid w:val="00212180"/>
    <w:rsid w:val="002123CD"/>
    <w:rsid w:val="00212558"/>
    <w:rsid w:val="00212708"/>
    <w:rsid w:val="00212A19"/>
    <w:rsid w:val="00212AA0"/>
    <w:rsid w:val="00212B82"/>
    <w:rsid w:val="00212D32"/>
    <w:rsid w:val="00212F02"/>
    <w:rsid w:val="00212FC9"/>
    <w:rsid w:val="00212FFA"/>
    <w:rsid w:val="0021331D"/>
    <w:rsid w:val="002134D2"/>
    <w:rsid w:val="00213A6F"/>
    <w:rsid w:val="00213CF1"/>
    <w:rsid w:val="00213ED2"/>
    <w:rsid w:val="002140DC"/>
    <w:rsid w:val="0021415C"/>
    <w:rsid w:val="002142E2"/>
    <w:rsid w:val="00214320"/>
    <w:rsid w:val="00214422"/>
    <w:rsid w:val="0021467B"/>
    <w:rsid w:val="0021469A"/>
    <w:rsid w:val="00214AFC"/>
    <w:rsid w:val="00214CA8"/>
    <w:rsid w:val="00214D6C"/>
    <w:rsid w:val="00214E72"/>
    <w:rsid w:val="00214F2D"/>
    <w:rsid w:val="00214F63"/>
    <w:rsid w:val="00215025"/>
    <w:rsid w:val="002153D5"/>
    <w:rsid w:val="0021553D"/>
    <w:rsid w:val="002156EF"/>
    <w:rsid w:val="002159A2"/>
    <w:rsid w:val="00215B26"/>
    <w:rsid w:val="00215CE2"/>
    <w:rsid w:val="00215EDE"/>
    <w:rsid w:val="00215FE7"/>
    <w:rsid w:val="00216094"/>
    <w:rsid w:val="00216AD5"/>
    <w:rsid w:val="00216C79"/>
    <w:rsid w:val="00216D69"/>
    <w:rsid w:val="002171B0"/>
    <w:rsid w:val="002174BE"/>
    <w:rsid w:val="002176FF"/>
    <w:rsid w:val="002177E9"/>
    <w:rsid w:val="00217A69"/>
    <w:rsid w:val="00217E33"/>
    <w:rsid w:val="0022012C"/>
    <w:rsid w:val="002201B0"/>
    <w:rsid w:val="0022054A"/>
    <w:rsid w:val="00220699"/>
    <w:rsid w:val="002206CD"/>
    <w:rsid w:val="0022073B"/>
    <w:rsid w:val="00220A7B"/>
    <w:rsid w:val="00220D02"/>
    <w:rsid w:val="00220E1D"/>
    <w:rsid w:val="00220E58"/>
    <w:rsid w:val="002210DA"/>
    <w:rsid w:val="002211A7"/>
    <w:rsid w:val="00221230"/>
    <w:rsid w:val="00221493"/>
    <w:rsid w:val="002216F2"/>
    <w:rsid w:val="002219A8"/>
    <w:rsid w:val="00221C22"/>
    <w:rsid w:val="0022234F"/>
    <w:rsid w:val="00222388"/>
    <w:rsid w:val="00222459"/>
    <w:rsid w:val="0022264B"/>
    <w:rsid w:val="002227C1"/>
    <w:rsid w:val="00222C93"/>
    <w:rsid w:val="00222DF8"/>
    <w:rsid w:val="00222F2B"/>
    <w:rsid w:val="002233B5"/>
    <w:rsid w:val="00223496"/>
    <w:rsid w:val="002235DD"/>
    <w:rsid w:val="002235F8"/>
    <w:rsid w:val="00223BB4"/>
    <w:rsid w:val="00223FE6"/>
    <w:rsid w:val="00224184"/>
    <w:rsid w:val="002244F7"/>
    <w:rsid w:val="00224718"/>
    <w:rsid w:val="00224985"/>
    <w:rsid w:val="002249E8"/>
    <w:rsid w:val="00224CC9"/>
    <w:rsid w:val="00225085"/>
    <w:rsid w:val="002250FE"/>
    <w:rsid w:val="002253C2"/>
    <w:rsid w:val="0022636F"/>
    <w:rsid w:val="00226F69"/>
    <w:rsid w:val="00226FF2"/>
    <w:rsid w:val="002271B4"/>
    <w:rsid w:val="00227413"/>
    <w:rsid w:val="00227585"/>
    <w:rsid w:val="00227A82"/>
    <w:rsid w:val="00227E64"/>
    <w:rsid w:val="00230141"/>
    <w:rsid w:val="002302C1"/>
    <w:rsid w:val="0023073D"/>
    <w:rsid w:val="0023082E"/>
    <w:rsid w:val="002308B8"/>
    <w:rsid w:val="00230973"/>
    <w:rsid w:val="00230C13"/>
    <w:rsid w:val="00230CB1"/>
    <w:rsid w:val="00230D07"/>
    <w:rsid w:val="00230FFA"/>
    <w:rsid w:val="00231057"/>
    <w:rsid w:val="00231110"/>
    <w:rsid w:val="00231235"/>
    <w:rsid w:val="0023126F"/>
    <w:rsid w:val="0023164F"/>
    <w:rsid w:val="002316CE"/>
    <w:rsid w:val="002317B4"/>
    <w:rsid w:val="00231839"/>
    <w:rsid w:val="00231904"/>
    <w:rsid w:val="00231BD8"/>
    <w:rsid w:val="002322DF"/>
    <w:rsid w:val="002323F7"/>
    <w:rsid w:val="002329E2"/>
    <w:rsid w:val="00232F11"/>
    <w:rsid w:val="00232F24"/>
    <w:rsid w:val="00233003"/>
    <w:rsid w:val="0023323A"/>
    <w:rsid w:val="0023323D"/>
    <w:rsid w:val="002333DA"/>
    <w:rsid w:val="0023388D"/>
    <w:rsid w:val="00233B0F"/>
    <w:rsid w:val="00233D50"/>
    <w:rsid w:val="00233DDC"/>
    <w:rsid w:val="00233DDD"/>
    <w:rsid w:val="00233E9F"/>
    <w:rsid w:val="00234250"/>
    <w:rsid w:val="0023425E"/>
    <w:rsid w:val="002344D1"/>
    <w:rsid w:val="0023471E"/>
    <w:rsid w:val="00234792"/>
    <w:rsid w:val="00234ADA"/>
    <w:rsid w:val="00234ADE"/>
    <w:rsid w:val="00234BC3"/>
    <w:rsid w:val="00234CB1"/>
    <w:rsid w:val="0023552E"/>
    <w:rsid w:val="0023560E"/>
    <w:rsid w:val="00235745"/>
    <w:rsid w:val="00235A89"/>
    <w:rsid w:val="002360CF"/>
    <w:rsid w:val="00236270"/>
    <w:rsid w:val="0023641C"/>
    <w:rsid w:val="002365C1"/>
    <w:rsid w:val="00236CBF"/>
    <w:rsid w:val="00236E6E"/>
    <w:rsid w:val="00236F88"/>
    <w:rsid w:val="0023739D"/>
    <w:rsid w:val="00237518"/>
    <w:rsid w:val="00237714"/>
    <w:rsid w:val="00237C7B"/>
    <w:rsid w:val="00237E7F"/>
    <w:rsid w:val="00237E89"/>
    <w:rsid w:val="00237FF4"/>
    <w:rsid w:val="002400BF"/>
    <w:rsid w:val="002400F5"/>
    <w:rsid w:val="002401A0"/>
    <w:rsid w:val="002402BF"/>
    <w:rsid w:val="002405F2"/>
    <w:rsid w:val="00240C51"/>
    <w:rsid w:val="00240E41"/>
    <w:rsid w:val="00240E4D"/>
    <w:rsid w:val="00240E68"/>
    <w:rsid w:val="00240F40"/>
    <w:rsid w:val="00240FFF"/>
    <w:rsid w:val="00241326"/>
    <w:rsid w:val="0024136A"/>
    <w:rsid w:val="0024169B"/>
    <w:rsid w:val="00241B30"/>
    <w:rsid w:val="00241E2F"/>
    <w:rsid w:val="00242379"/>
    <w:rsid w:val="00242467"/>
    <w:rsid w:val="00242508"/>
    <w:rsid w:val="00242587"/>
    <w:rsid w:val="002428FE"/>
    <w:rsid w:val="00242906"/>
    <w:rsid w:val="00242A17"/>
    <w:rsid w:val="00242A53"/>
    <w:rsid w:val="00242A6A"/>
    <w:rsid w:val="00242C19"/>
    <w:rsid w:val="00242D96"/>
    <w:rsid w:val="0024302B"/>
    <w:rsid w:val="002430A6"/>
    <w:rsid w:val="00243122"/>
    <w:rsid w:val="0024323C"/>
    <w:rsid w:val="002432E3"/>
    <w:rsid w:val="0024342E"/>
    <w:rsid w:val="002439E9"/>
    <w:rsid w:val="00243B7F"/>
    <w:rsid w:val="00243D15"/>
    <w:rsid w:val="0024442F"/>
    <w:rsid w:val="00244783"/>
    <w:rsid w:val="00244F1E"/>
    <w:rsid w:val="00244FAA"/>
    <w:rsid w:val="00245356"/>
    <w:rsid w:val="002458E9"/>
    <w:rsid w:val="002460E6"/>
    <w:rsid w:val="002463BF"/>
    <w:rsid w:val="00246EDB"/>
    <w:rsid w:val="00246FE5"/>
    <w:rsid w:val="00247200"/>
    <w:rsid w:val="00247531"/>
    <w:rsid w:val="002476DE"/>
    <w:rsid w:val="00247A96"/>
    <w:rsid w:val="0025028D"/>
    <w:rsid w:val="0025071F"/>
    <w:rsid w:val="00250A08"/>
    <w:rsid w:val="00250CA1"/>
    <w:rsid w:val="00250D10"/>
    <w:rsid w:val="00251310"/>
    <w:rsid w:val="00251397"/>
    <w:rsid w:val="00251723"/>
    <w:rsid w:val="00251882"/>
    <w:rsid w:val="002518CB"/>
    <w:rsid w:val="00251A6E"/>
    <w:rsid w:val="00251B80"/>
    <w:rsid w:val="00251F5A"/>
    <w:rsid w:val="00251FF2"/>
    <w:rsid w:val="002520C0"/>
    <w:rsid w:val="00252122"/>
    <w:rsid w:val="00252656"/>
    <w:rsid w:val="00252B4C"/>
    <w:rsid w:val="00252E5B"/>
    <w:rsid w:val="0025315B"/>
    <w:rsid w:val="0025317C"/>
    <w:rsid w:val="00253354"/>
    <w:rsid w:val="00253484"/>
    <w:rsid w:val="0025374A"/>
    <w:rsid w:val="00253ECD"/>
    <w:rsid w:val="002544CB"/>
    <w:rsid w:val="0025492B"/>
    <w:rsid w:val="0025497D"/>
    <w:rsid w:val="0025498E"/>
    <w:rsid w:val="00254D48"/>
    <w:rsid w:val="00254DB9"/>
    <w:rsid w:val="00254E4D"/>
    <w:rsid w:val="0025500F"/>
    <w:rsid w:val="00255189"/>
    <w:rsid w:val="002553BC"/>
    <w:rsid w:val="00255A20"/>
    <w:rsid w:val="00255A2F"/>
    <w:rsid w:val="00255C7E"/>
    <w:rsid w:val="00256107"/>
    <w:rsid w:val="002561FF"/>
    <w:rsid w:val="00256257"/>
    <w:rsid w:val="0025646E"/>
    <w:rsid w:val="00256547"/>
    <w:rsid w:val="002565EB"/>
    <w:rsid w:val="0025691D"/>
    <w:rsid w:val="00256AF5"/>
    <w:rsid w:val="00256C41"/>
    <w:rsid w:val="00256FF5"/>
    <w:rsid w:val="00257AC6"/>
    <w:rsid w:val="00257AD8"/>
    <w:rsid w:val="00257AFC"/>
    <w:rsid w:val="00257C08"/>
    <w:rsid w:val="00257D5D"/>
    <w:rsid w:val="00257E0A"/>
    <w:rsid w:val="00257EF9"/>
    <w:rsid w:val="00260576"/>
    <w:rsid w:val="002607E3"/>
    <w:rsid w:val="00260A06"/>
    <w:rsid w:val="00260B71"/>
    <w:rsid w:val="00260D17"/>
    <w:rsid w:val="00260F6F"/>
    <w:rsid w:val="00260F78"/>
    <w:rsid w:val="00261526"/>
    <w:rsid w:val="0026183D"/>
    <w:rsid w:val="00261B06"/>
    <w:rsid w:val="002624B2"/>
    <w:rsid w:val="00262648"/>
    <w:rsid w:val="00262669"/>
    <w:rsid w:val="0026291B"/>
    <w:rsid w:val="00262999"/>
    <w:rsid w:val="00262D5F"/>
    <w:rsid w:val="0026310C"/>
    <w:rsid w:val="00263228"/>
    <w:rsid w:val="002632B3"/>
    <w:rsid w:val="0026365E"/>
    <w:rsid w:val="0026387E"/>
    <w:rsid w:val="00263899"/>
    <w:rsid w:val="002638B9"/>
    <w:rsid w:val="00263A6E"/>
    <w:rsid w:val="00263ACE"/>
    <w:rsid w:val="00263B05"/>
    <w:rsid w:val="00263DF1"/>
    <w:rsid w:val="00263EC8"/>
    <w:rsid w:val="002642E5"/>
    <w:rsid w:val="0026444E"/>
    <w:rsid w:val="0026445F"/>
    <w:rsid w:val="0026478D"/>
    <w:rsid w:val="00264967"/>
    <w:rsid w:val="00264E3B"/>
    <w:rsid w:val="00264F33"/>
    <w:rsid w:val="00265051"/>
    <w:rsid w:val="00265355"/>
    <w:rsid w:val="0026539E"/>
    <w:rsid w:val="002653C9"/>
    <w:rsid w:val="002657C1"/>
    <w:rsid w:val="00265810"/>
    <w:rsid w:val="0026594C"/>
    <w:rsid w:val="00265AAC"/>
    <w:rsid w:val="00265BC5"/>
    <w:rsid w:val="00265C27"/>
    <w:rsid w:val="00265F77"/>
    <w:rsid w:val="00266069"/>
    <w:rsid w:val="0026658D"/>
    <w:rsid w:val="0026665A"/>
    <w:rsid w:val="0026666D"/>
    <w:rsid w:val="002666AE"/>
    <w:rsid w:val="00266AD7"/>
    <w:rsid w:val="00266B44"/>
    <w:rsid w:val="00266FA1"/>
    <w:rsid w:val="00267204"/>
    <w:rsid w:val="002672F0"/>
    <w:rsid w:val="00267718"/>
    <w:rsid w:val="00267AA6"/>
    <w:rsid w:val="00267B47"/>
    <w:rsid w:val="00267CB8"/>
    <w:rsid w:val="00267FE8"/>
    <w:rsid w:val="0027047F"/>
    <w:rsid w:val="002704E7"/>
    <w:rsid w:val="002706EF"/>
    <w:rsid w:val="00270E38"/>
    <w:rsid w:val="00271349"/>
    <w:rsid w:val="00271836"/>
    <w:rsid w:val="00271846"/>
    <w:rsid w:val="002719B6"/>
    <w:rsid w:val="00271AF8"/>
    <w:rsid w:val="00272047"/>
    <w:rsid w:val="00272058"/>
    <w:rsid w:val="00272575"/>
    <w:rsid w:val="00272A15"/>
    <w:rsid w:val="00272AFA"/>
    <w:rsid w:val="00272C0E"/>
    <w:rsid w:val="00272F15"/>
    <w:rsid w:val="0027309F"/>
    <w:rsid w:val="002730D6"/>
    <w:rsid w:val="002730DE"/>
    <w:rsid w:val="00273629"/>
    <w:rsid w:val="00273818"/>
    <w:rsid w:val="002739BF"/>
    <w:rsid w:val="00273D99"/>
    <w:rsid w:val="00274170"/>
    <w:rsid w:val="002741EA"/>
    <w:rsid w:val="0027429B"/>
    <w:rsid w:val="00274414"/>
    <w:rsid w:val="00274516"/>
    <w:rsid w:val="00274606"/>
    <w:rsid w:val="00274976"/>
    <w:rsid w:val="002749C1"/>
    <w:rsid w:val="00274ACF"/>
    <w:rsid w:val="0027532A"/>
    <w:rsid w:val="00275408"/>
    <w:rsid w:val="00275708"/>
    <w:rsid w:val="00275743"/>
    <w:rsid w:val="00275BC5"/>
    <w:rsid w:val="00275E49"/>
    <w:rsid w:val="00276293"/>
    <w:rsid w:val="002766B1"/>
    <w:rsid w:val="002767B5"/>
    <w:rsid w:val="0027698F"/>
    <w:rsid w:val="00276BF9"/>
    <w:rsid w:val="00277C3E"/>
    <w:rsid w:val="00277EDD"/>
    <w:rsid w:val="002807C7"/>
    <w:rsid w:val="002807D5"/>
    <w:rsid w:val="00280995"/>
    <w:rsid w:val="00280AC8"/>
    <w:rsid w:val="00280BF6"/>
    <w:rsid w:val="00280D58"/>
    <w:rsid w:val="00281032"/>
    <w:rsid w:val="00281411"/>
    <w:rsid w:val="0028190D"/>
    <w:rsid w:val="002819ED"/>
    <w:rsid w:val="00281AE5"/>
    <w:rsid w:val="00281D4F"/>
    <w:rsid w:val="0028216B"/>
    <w:rsid w:val="002825A0"/>
    <w:rsid w:val="00282BC8"/>
    <w:rsid w:val="00282C7A"/>
    <w:rsid w:val="00282D0E"/>
    <w:rsid w:val="00282D8F"/>
    <w:rsid w:val="00282F71"/>
    <w:rsid w:val="00282F72"/>
    <w:rsid w:val="002830F6"/>
    <w:rsid w:val="00283340"/>
    <w:rsid w:val="00283832"/>
    <w:rsid w:val="002839C0"/>
    <w:rsid w:val="002839EE"/>
    <w:rsid w:val="00283EBD"/>
    <w:rsid w:val="00284256"/>
    <w:rsid w:val="0028428D"/>
    <w:rsid w:val="00284529"/>
    <w:rsid w:val="002846A4"/>
    <w:rsid w:val="00284702"/>
    <w:rsid w:val="00284A1D"/>
    <w:rsid w:val="0028571F"/>
    <w:rsid w:val="00285AED"/>
    <w:rsid w:val="00285DD4"/>
    <w:rsid w:val="002861C4"/>
    <w:rsid w:val="0028629B"/>
    <w:rsid w:val="002862EB"/>
    <w:rsid w:val="002867E2"/>
    <w:rsid w:val="00286D72"/>
    <w:rsid w:val="00287106"/>
    <w:rsid w:val="00287205"/>
    <w:rsid w:val="00287337"/>
    <w:rsid w:val="002873C7"/>
    <w:rsid w:val="002874C8"/>
    <w:rsid w:val="00287503"/>
    <w:rsid w:val="002905BB"/>
    <w:rsid w:val="00290ABF"/>
    <w:rsid w:val="00290EC1"/>
    <w:rsid w:val="0029146A"/>
    <w:rsid w:val="002914E4"/>
    <w:rsid w:val="002917DA"/>
    <w:rsid w:val="00291934"/>
    <w:rsid w:val="00291CDB"/>
    <w:rsid w:val="00291EDA"/>
    <w:rsid w:val="00292393"/>
    <w:rsid w:val="0029241E"/>
    <w:rsid w:val="0029248F"/>
    <w:rsid w:val="002926B2"/>
    <w:rsid w:val="00292726"/>
    <w:rsid w:val="0029276A"/>
    <w:rsid w:val="00292CA0"/>
    <w:rsid w:val="00292E69"/>
    <w:rsid w:val="00292E7C"/>
    <w:rsid w:val="002933FF"/>
    <w:rsid w:val="002936B6"/>
    <w:rsid w:val="00293846"/>
    <w:rsid w:val="00293C46"/>
    <w:rsid w:val="00293CC5"/>
    <w:rsid w:val="00293F5C"/>
    <w:rsid w:val="00293FEF"/>
    <w:rsid w:val="00294201"/>
    <w:rsid w:val="00294350"/>
    <w:rsid w:val="00294647"/>
    <w:rsid w:val="002948BD"/>
    <w:rsid w:val="00294A77"/>
    <w:rsid w:val="00294D1F"/>
    <w:rsid w:val="00294ECF"/>
    <w:rsid w:val="00294F7D"/>
    <w:rsid w:val="0029502C"/>
    <w:rsid w:val="002955AB"/>
    <w:rsid w:val="002955CC"/>
    <w:rsid w:val="0029573E"/>
    <w:rsid w:val="00295783"/>
    <w:rsid w:val="00295A44"/>
    <w:rsid w:val="00295BDC"/>
    <w:rsid w:val="0029614E"/>
    <w:rsid w:val="002966A4"/>
    <w:rsid w:val="0029690E"/>
    <w:rsid w:val="00296989"/>
    <w:rsid w:val="00296B10"/>
    <w:rsid w:val="00296CEE"/>
    <w:rsid w:val="00297235"/>
    <w:rsid w:val="002974B2"/>
    <w:rsid w:val="0029777A"/>
    <w:rsid w:val="002977FD"/>
    <w:rsid w:val="00297F31"/>
    <w:rsid w:val="002A02A4"/>
    <w:rsid w:val="002A07EB"/>
    <w:rsid w:val="002A0D14"/>
    <w:rsid w:val="002A0D38"/>
    <w:rsid w:val="002A0FCD"/>
    <w:rsid w:val="002A1367"/>
    <w:rsid w:val="002A151D"/>
    <w:rsid w:val="002A17D9"/>
    <w:rsid w:val="002A1B9A"/>
    <w:rsid w:val="002A1C24"/>
    <w:rsid w:val="002A1C3A"/>
    <w:rsid w:val="002A1D67"/>
    <w:rsid w:val="002A2199"/>
    <w:rsid w:val="002A2255"/>
    <w:rsid w:val="002A25F0"/>
    <w:rsid w:val="002A26DB"/>
    <w:rsid w:val="002A2932"/>
    <w:rsid w:val="002A2A16"/>
    <w:rsid w:val="002A30B5"/>
    <w:rsid w:val="002A3433"/>
    <w:rsid w:val="002A3F86"/>
    <w:rsid w:val="002A4604"/>
    <w:rsid w:val="002A4798"/>
    <w:rsid w:val="002A4BDD"/>
    <w:rsid w:val="002A5330"/>
    <w:rsid w:val="002A5434"/>
    <w:rsid w:val="002A5574"/>
    <w:rsid w:val="002A5650"/>
    <w:rsid w:val="002A569F"/>
    <w:rsid w:val="002A5746"/>
    <w:rsid w:val="002A58B3"/>
    <w:rsid w:val="002A5BB9"/>
    <w:rsid w:val="002A5C29"/>
    <w:rsid w:val="002A5C84"/>
    <w:rsid w:val="002A5CF8"/>
    <w:rsid w:val="002A6151"/>
    <w:rsid w:val="002A6922"/>
    <w:rsid w:val="002A6A80"/>
    <w:rsid w:val="002A6B2A"/>
    <w:rsid w:val="002A6BD9"/>
    <w:rsid w:val="002A6DC2"/>
    <w:rsid w:val="002A6EF3"/>
    <w:rsid w:val="002A7146"/>
    <w:rsid w:val="002A7596"/>
    <w:rsid w:val="002A79D6"/>
    <w:rsid w:val="002B0176"/>
    <w:rsid w:val="002B0688"/>
    <w:rsid w:val="002B09D3"/>
    <w:rsid w:val="002B0A5D"/>
    <w:rsid w:val="002B0ABA"/>
    <w:rsid w:val="002B116F"/>
    <w:rsid w:val="002B1377"/>
    <w:rsid w:val="002B13F0"/>
    <w:rsid w:val="002B142C"/>
    <w:rsid w:val="002B14C2"/>
    <w:rsid w:val="002B15AF"/>
    <w:rsid w:val="002B1736"/>
    <w:rsid w:val="002B1C6E"/>
    <w:rsid w:val="002B2262"/>
    <w:rsid w:val="002B257E"/>
    <w:rsid w:val="002B2A91"/>
    <w:rsid w:val="002B2AC3"/>
    <w:rsid w:val="002B2E01"/>
    <w:rsid w:val="002B3105"/>
    <w:rsid w:val="002B3192"/>
    <w:rsid w:val="002B35C8"/>
    <w:rsid w:val="002B3DF7"/>
    <w:rsid w:val="002B3E60"/>
    <w:rsid w:val="002B3F6F"/>
    <w:rsid w:val="002B463D"/>
    <w:rsid w:val="002B4655"/>
    <w:rsid w:val="002B47ED"/>
    <w:rsid w:val="002B49BA"/>
    <w:rsid w:val="002B4B47"/>
    <w:rsid w:val="002B4BD5"/>
    <w:rsid w:val="002B515D"/>
    <w:rsid w:val="002B52D8"/>
    <w:rsid w:val="002B5A85"/>
    <w:rsid w:val="002B5D68"/>
    <w:rsid w:val="002B626E"/>
    <w:rsid w:val="002B6A26"/>
    <w:rsid w:val="002B6F5F"/>
    <w:rsid w:val="002B7033"/>
    <w:rsid w:val="002B70AB"/>
    <w:rsid w:val="002B70C2"/>
    <w:rsid w:val="002B754E"/>
    <w:rsid w:val="002B7757"/>
    <w:rsid w:val="002B7A1D"/>
    <w:rsid w:val="002B7B8E"/>
    <w:rsid w:val="002B7CB4"/>
    <w:rsid w:val="002B7DEE"/>
    <w:rsid w:val="002B7E08"/>
    <w:rsid w:val="002C0153"/>
    <w:rsid w:val="002C0191"/>
    <w:rsid w:val="002C01BC"/>
    <w:rsid w:val="002C14F9"/>
    <w:rsid w:val="002C19C2"/>
    <w:rsid w:val="002C1F68"/>
    <w:rsid w:val="002C1FC9"/>
    <w:rsid w:val="002C1FEB"/>
    <w:rsid w:val="002C25B3"/>
    <w:rsid w:val="002C25C7"/>
    <w:rsid w:val="002C2A70"/>
    <w:rsid w:val="002C2E8A"/>
    <w:rsid w:val="002C3076"/>
    <w:rsid w:val="002C3372"/>
    <w:rsid w:val="002C33B8"/>
    <w:rsid w:val="002C36C1"/>
    <w:rsid w:val="002C3880"/>
    <w:rsid w:val="002C38C1"/>
    <w:rsid w:val="002C38D8"/>
    <w:rsid w:val="002C3917"/>
    <w:rsid w:val="002C3DBE"/>
    <w:rsid w:val="002C40DE"/>
    <w:rsid w:val="002C4269"/>
    <w:rsid w:val="002C4668"/>
    <w:rsid w:val="002C4787"/>
    <w:rsid w:val="002C4847"/>
    <w:rsid w:val="002C48C3"/>
    <w:rsid w:val="002C4ADB"/>
    <w:rsid w:val="002C4C2C"/>
    <w:rsid w:val="002C4C56"/>
    <w:rsid w:val="002C4F4A"/>
    <w:rsid w:val="002C514F"/>
    <w:rsid w:val="002C51AA"/>
    <w:rsid w:val="002C53B6"/>
    <w:rsid w:val="002C5412"/>
    <w:rsid w:val="002C5464"/>
    <w:rsid w:val="002C5574"/>
    <w:rsid w:val="002C56FB"/>
    <w:rsid w:val="002C5872"/>
    <w:rsid w:val="002C58AE"/>
    <w:rsid w:val="002C5ACF"/>
    <w:rsid w:val="002C5B06"/>
    <w:rsid w:val="002C6097"/>
    <w:rsid w:val="002C6378"/>
    <w:rsid w:val="002C6669"/>
    <w:rsid w:val="002C6A14"/>
    <w:rsid w:val="002C6C08"/>
    <w:rsid w:val="002C6CD9"/>
    <w:rsid w:val="002C6DD5"/>
    <w:rsid w:val="002C6F11"/>
    <w:rsid w:val="002C7115"/>
    <w:rsid w:val="002C73DB"/>
    <w:rsid w:val="002C74DE"/>
    <w:rsid w:val="002C7968"/>
    <w:rsid w:val="002C7E42"/>
    <w:rsid w:val="002D01E3"/>
    <w:rsid w:val="002D0C5C"/>
    <w:rsid w:val="002D0EFC"/>
    <w:rsid w:val="002D12B2"/>
    <w:rsid w:val="002D13F5"/>
    <w:rsid w:val="002D14CF"/>
    <w:rsid w:val="002D192D"/>
    <w:rsid w:val="002D1E5D"/>
    <w:rsid w:val="002D2064"/>
    <w:rsid w:val="002D237A"/>
    <w:rsid w:val="002D248F"/>
    <w:rsid w:val="002D24A0"/>
    <w:rsid w:val="002D27C6"/>
    <w:rsid w:val="002D2F6B"/>
    <w:rsid w:val="002D3465"/>
    <w:rsid w:val="002D3941"/>
    <w:rsid w:val="002D3B25"/>
    <w:rsid w:val="002D3B8B"/>
    <w:rsid w:val="002D3C65"/>
    <w:rsid w:val="002D47C2"/>
    <w:rsid w:val="002D47F2"/>
    <w:rsid w:val="002D483F"/>
    <w:rsid w:val="002D49B4"/>
    <w:rsid w:val="002D4EC4"/>
    <w:rsid w:val="002D4F46"/>
    <w:rsid w:val="002D5387"/>
    <w:rsid w:val="002D5423"/>
    <w:rsid w:val="002D54AC"/>
    <w:rsid w:val="002D54B9"/>
    <w:rsid w:val="002D55E0"/>
    <w:rsid w:val="002D57E3"/>
    <w:rsid w:val="002D5887"/>
    <w:rsid w:val="002D5B1E"/>
    <w:rsid w:val="002D5E01"/>
    <w:rsid w:val="002D5E7D"/>
    <w:rsid w:val="002D6014"/>
    <w:rsid w:val="002D65D6"/>
    <w:rsid w:val="002D66B4"/>
    <w:rsid w:val="002D6748"/>
    <w:rsid w:val="002D6A40"/>
    <w:rsid w:val="002D6A53"/>
    <w:rsid w:val="002D6A6E"/>
    <w:rsid w:val="002D6A85"/>
    <w:rsid w:val="002D6AF3"/>
    <w:rsid w:val="002D6D2A"/>
    <w:rsid w:val="002D6D6B"/>
    <w:rsid w:val="002D6DF4"/>
    <w:rsid w:val="002D6F2F"/>
    <w:rsid w:val="002D6FBD"/>
    <w:rsid w:val="002D70F1"/>
    <w:rsid w:val="002D79D0"/>
    <w:rsid w:val="002D7F3B"/>
    <w:rsid w:val="002E0000"/>
    <w:rsid w:val="002E032B"/>
    <w:rsid w:val="002E03F4"/>
    <w:rsid w:val="002E04A5"/>
    <w:rsid w:val="002E05A9"/>
    <w:rsid w:val="002E078C"/>
    <w:rsid w:val="002E0A4E"/>
    <w:rsid w:val="002E0AD2"/>
    <w:rsid w:val="002E0D8A"/>
    <w:rsid w:val="002E0DE4"/>
    <w:rsid w:val="002E1295"/>
    <w:rsid w:val="002E12F1"/>
    <w:rsid w:val="002E1607"/>
    <w:rsid w:val="002E173E"/>
    <w:rsid w:val="002E1885"/>
    <w:rsid w:val="002E1906"/>
    <w:rsid w:val="002E1A7A"/>
    <w:rsid w:val="002E1B48"/>
    <w:rsid w:val="002E2067"/>
    <w:rsid w:val="002E2073"/>
    <w:rsid w:val="002E2156"/>
    <w:rsid w:val="002E23FA"/>
    <w:rsid w:val="002E24EA"/>
    <w:rsid w:val="002E25B9"/>
    <w:rsid w:val="002E2752"/>
    <w:rsid w:val="002E294D"/>
    <w:rsid w:val="002E2A4F"/>
    <w:rsid w:val="002E2A62"/>
    <w:rsid w:val="002E2B01"/>
    <w:rsid w:val="002E2BF2"/>
    <w:rsid w:val="002E2E01"/>
    <w:rsid w:val="002E2E5F"/>
    <w:rsid w:val="002E2E8C"/>
    <w:rsid w:val="002E3038"/>
    <w:rsid w:val="002E331D"/>
    <w:rsid w:val="002E35C4"/>
    <w:rsid w:val="002E3650"/>
    <w:rsid w:val="002E36F5"/>
    <w:rsid w:val="002E3824"/>
    <w:rsid w:val="002E3A17"/>
    <w:rsid w:val="002E3A6B"/>
    <w:rsid w:val="002E3A84"/>
    <w:rsid w:val="002E3D02"/>
    <w:rsid w:val="002E3EC6"/>
    <w:rsid w:val="002E3FD5"/>
    <w:rsid w:val="002E412B"/>
    <w:rsid w:val="002E44E1"/>
    <w:rsid w:val="002E4831"/>
    <w:rsid w:val="002E48DE"/>
    <w:rsid w:val="002E4B08"/>
    <w:rsid w:val="002E4B4C"/>
    <w:rsid w:val="002E506D"/>
    <w:rsid w:val="002E5544"/>
    <w:rsid w:val="002E5590"/>
    <w:rsid w:val="002E5671"/>
    <w:rsid w:val="002E5991"/>
    <w:rsid w:val="002E5AB0"/>
    <w:rsid w:val="002E5D7A"/>
    <w:rsid w:val="002E5EC0"/>
    <w:rsid w:val="002E5ED6"/>
    <w:rsid w:val="002E60C2"/>
    <w:rsid w:val="002E62F8"/>
    <w:rsid w:val="002E6923"/>
    <w:rsid w:val="002E6A8A"/>
    <w:rsid w:val="002E6E20"/>
    <w:rsid w:val="002E78C0"/>
    <w:rsid w:val="002F04C5"/>
    <w:rsid w:val="002F066E"/>
    <w:rsid w:val="002F06FC"/>
    <w:rsid w:val="002F0B1F"/>
    <w:rsid w:val="002F0D09"/>
    <w:rsid w:val="002F0DC6"/>
    <w:rsid w:val="002F1130"/>
    <w:rsid w:val="002F1158"/>
    <w:rsid w:val="002F175A"/>
    <w:rsid w:val="002F17FF"/>
    <w:rsid w:val="002F19BD"/>
    <w:rsid w:val="002F1D1D"/>
    <w:rsid w:val="002F1D8F"/>
    <w:rsid w:val="002F1D93"/>
    <w:rsid w:val="002F1DA2"/>
    <w:rsid w:val="002F1E46"/>
    <w:rsid w:val="002F1EAF"/>
    <w:rsid w:val="002F2006"/>
    <w:rsid w:val="002F244B"/>
    <w:rsid w:val="002F2570"/>
    <w:rsid w:val="002F28BE"/>
    <w:rsid w:val="002F2CDD"/>
    <w:rsid w:val="002F2DE9"/>
    <w:rsid w:val="002F2EBE"/>
    <w:rsid w:val="002F31E5"/>
    <w:rsid w:val="002F3233"/>
    <w:rsid w:val="002F3372"/>
    <w:rsid w:val="002F33C5"/>
    <w:rsid w:val="002F3423"/>
    <w:rsid w:val="002F34CD"/>
    <w:rsid w:val="002F35E5"/>
    <w:rsid w:val="002F362D"/>
    <w:rsid w:val="002F39A3"/>
    <w:rsid w:val="002F3E2B"/>
    <w:rsid w:val="002F41B7"/>
    <w:rsid w:val="002F4456"/>
    <w:rsid w:val="002F46A7"/>
    <w:rsid w:val="002F543D"/>
    <w:rsid w:val="002F54B3"/>
    <w:rsid w:val="002F54CD"/>
    <w:rsid w:val="002F555E"/>
    <w:rsid w:val="002F56BE"/>
    <w:rsid w:val="002F5818"/>
    <w:rsid w:val="002F5BC0"/>
    <w:rsid w:val="002F5C11"/>
    <w:rsid w:val="002F5DD9"/>
    <w:rsid w:val="002F5FE2"/>
    <w:rsid w:val="002F60B1"/>
    <w:rsid w:val="002F6810"/>
    <w:rsid w:val="002F6B89"/>
    <w:rsid w:val="002F6BC5"/>
    <w:rsid w:val="002F7321"/>
    <w:rsid w:val="002F7406"/>
    <w:rsid w:val="002F7460"/>
    <w:rsid w:val="002F7702"/>
    <w:rsid w:val="002F7A7A"/>
    <w:rsid w:val="002F7AE8"/>
    <w:rsid w:val="002F7BA8"/>
    <w:rsid w:val="002F7F10"/>
    <w:rsid w:val="002F7F4C"/>
    <w:rsid w:val="0030003C"/>
    <w:rsid w:val="00300216"/>
    <w:rsid w:val="0030024A"/>
    <w:rsid w:val="00300347"/>
    <w:rsid w:val="00300E6C"/>
    <w:rsid w:val="00301006"/>
    <w:rsid w:val="0030106C"/>
    <w:rsid w:val="003010CB"/>
    <w:rsid w:val="00301140"/>
    <w:rsid w:val="003011E2"/>
    <w:rsid w:val="00301282"/>
    <w:rsid w:val="00301A4F"/>
    <w:rsid w:val="00301CA4"/>
    <w:rsid w:val="00301DF9"/>
    <w:rsid w:val="0030203E"/>
    <w:rsid w:val="003023C5"/>
    <w:rsid w:val="00302443"/>
    <w:rsid w:val="003024F6"/>
    <w:rsid w:val="00302AD7"/>
    <w:rsid w:val="00302CCB"/>
    <w:rsid w:val="00302FD4"/>
    <w:rsid w:val="003032DC"/>
    <w:rsid w:val="003034C8"/>
    <w:rsid w:val="003038B4"/>
    <w:rsid w:val="003038FB"/>
    <w:rsid w:val="00303B0D"/>
    <w:rsid w:val="00303D9B"/>
    <w:rsid w:val="00303DC9"/>
    <w:rsid w:val="00303DF2"/>
    <w:rsid w:val="00304079"/>
    <w:rsid w:val="0030419D"/>
    <w:rsid w:val="00304472"/>
    <w:rsid w:val="0030482F"/>
    <w:rsid w:val="003049AA"/>
    <w:rsid w:val="00304EE1"/>
    <w:rsid w:val="00304FA8"/>
    <w:rsid w:val="003050DE"/>
    <w:rsid w:val="00305260"/>
    <w:rsid w:val="003052EB"/>
    <w:rsid w:val="003057A1"/>
    <w:rsid w:val="003058A1"/>
    <w:rsid w:val="00305943"/>
    <w:rsid w:val="00305D05"/>
    <w:rsid w:val="003061FF"/>
    <w:rsid w:val="00306319"/>
    <w:rsid w:val="003064B1"/>
    <w:rsid w:val="003064E9"/>
    <w:rsid w:val="00306F3F"/>
    <w:rsid w:val="00306F61"/>
    <w:rsid w:val="0030747A"/>
    <w:rsid w:val="003074A8"/>
    <w:rsid w:val="003074FF"/>
    <w:rsid w:val="003078A6"/>
    <w:rsid w:val="003078DF"/>
    <w:rsid w:val="00307B93"/>
    <w:rsid w:val="00307BA2"/>
    <w:rsid w:val="00307C24"/>
    <w:rsid w:val="0031067B"/>
    <w:rsid w:val="003107D9"/>
    <w:rsid w:val="00310A52"/>
    <w:rsid w:val="00310AEA"/>
    <w:rsid w:val="00310AFF"/>
    <w:rsid w:val="00311080"/>
    <w:rsid w:val="0031137B"/>
    <w:rsid w:val="00311443"/>
    <w:rsid w:val="0031145F"/>
    <w:rsid w:val="003114DB"/>
    <w:rsid w:val="00311580"/>
    <w:rsid w:val="00311A67"/>
    <w:rsid w:val="00311A95"/>
    <w:rsid w:val="003123D5"/>
    <w:rsid w:val="00312530"/>
    <w:rsid w:val="00312829"/>
    <w:rsid w:val="00312839"/>
    <w:rsid w:val="00312DF8"/>
    <w:rsid w:val="00313005"/>
    <w:rsid w:val="003130D0"/>
    <w:rsid w:val="003132CF"/>
    <w:rsid w:val="003135A8"/>
    <w:rsid w:val="00313607"/>
    <w:rsid w:val="00313BB2"/>
    <w:rsid w:val="00313BE2"/>
    <w:rsid w:val="0031456B"/>
    <w:rsid w:val="00314739"/>
    <w:rsid w:val="00314A9F"/>
    <w:rsid w:val="00314E13"/>
    <w:rsid w:val="00315887"/>
    <w:rsid w:val="00315C2C"/>
    <w:rsid w:val="00315CAD"/>
    <w:rsid w:val="00315EA4"/>
    <w:rsid w:val="00315EB6"/>
    <w:rsid w:val="00315FC9"/>
    <w:rsid w:val="00316038"/>
    <w:rsid w:val="00316333"/>
    <w:rsid w:val="00316549"/>
    <w:rsid w:val="0031663F"/>
    <w:rsid w:val="0031664A"/>
    <w:rsid w:val="003169B9"/>
    <w:rsid w:val="00316BBB"/>
    <w:rsid w:val="00317495"/>
    <w:rsid w:val="00317511"/>
    <w:rsid w:val="0031755F"/>
    <w:rsid w:val="00317903"/>
    <w:rsid w:val="00317939"/>
    <w:rsid w:val="00317C8B"/>
    <w:rsid w:val="00320404"/>
    <w:rsid w:val="00320509"/>
    <w:rsid w:val="00320C26"/>
    <w:rsid w:val="00320F24"/>
    <w:rsid w:val="00320F61"/>
    <w:rsid w:val="0032142C"/>
    <w:rsid w:val="003214A0"/>
    <w:rsid w:val="00321520"/>
    <w:rsid w:val="003218A3"/>
    <w:rsid w:val="003218E0"/>
    <w:rsid w:val="00321A2E"/>
    <w:rsid w:val="00321AC7"/>
    <w:rsid w:val="00321D21"/>
    <w:rsid w:val="00321FE0"/>
    <w:rsid w:val="003222CB"/>
    <w:rsid w:val="003223D7"/>
    <w:rsid w:val="00322A4E"/>
    <w:rsid w:val="00322BD2"/>
    <w:rsid w:val="00322C19"/>
    <w:rsid w:val="00322EDC"/>
    <w:rsid w:val="0032347B"/>
    <w:rsid w:val="003234AB"/>
    <w:rsid w:val="003234BE"/>
    <w:rsid w:val="003238C5"/>
    <w:rsid w:val="00323A73"/>
    <w:rsid w:val="003243ED"/>
    <w:rsid w:val="00324649"/>
    <w:rsid w:val="003246D9"/>
    <w:rsid w:val="00324838"/>
    <w:rsid w:val="00324939"/>
    <w:rsid w:val="003249AA"/>
    <w:rsid w:val="003249ED"/>
    <w:rsid w:val="00324E20"/>
    <w:rsid w:val="00324F8B"/>
    <w:rsid w:val="00324FB3"/>
    <w:rsid w:val="003250AC"/>
    <w:rsid w:val="0032532D"/>
    <w:rsid w:val="003254F9"/>
    <w:rsid w:val="003257C7"/>
    <w:rsid w:val="00325B59"/>
    <w:rsid w:val="00325D7A"/>
    <w:rsid w:val="00325DC2"/>
    <w:rsid w:val="00325F6F"/>
    <w:rsid w:val="00326037"/>
    <w:rsid w:val="003260D0"/>
    <w:rsid w:val="0032616E"/>
    <w:rsid w:val="00326631"/>
    <w:rsid w:val="003266D5"/>
    <w:rsid w:val="0032682F"/>
    <w:rsid w:val="00326987"/>
    <w:rsid w:val="00327036"/>
    <w:rsid w:val="00327247"/>
    <w:rsid w:val="0032730B"/>
    <w:rsid w:val="00327489"/>
    <w:rsid w:val="003278E6"/>
    <w:rsid w:val="0033012F"/>
    <w:rsid w:val="00330187"/>
    <w:rsid w:val="003301FF"/>
    <w:rsid w:val="0033021A"/>
    <w:rsid w:val="003305CF"/>
    <w:rsid w:val="003305EC"/>
    <w:rsid w:val="00330918"/>
    <w:rsid w:val="00330A69"/>
    <w:rsid w:val="00330C9C"/>
    <w:rsid w:val="00330D10"/>
    <w:rsid w:val="0033153A"/>
    <w:rsid w:val="003315CF"/>
    <w:rsid w:val="00331D7D"/>
    <w:rsid w:val="00331F33"/>
    <w:rsid w:val="003322C7"/>
    <w:rsid w:val="00332618"/>
    <w:rsid w:val="0033273A"/>
    <w:rsid w:val="00332839"/>
    <w:rsid w:val="00332951"/>
    <w:rsid w:val="00332B6B"/>
    <w:rsid w:val="00332D4B"/>
    <w:rsid w:val="00332DA8"/>
    <w:rsid w:val="00332DF9"/>
    <w:rsid w:val="00332EB8"/>
    <w:rsid w:val="00332F68"/>
    <w:rsid w:val="003330A9"/>
    <w:rsid w:val="003330F1"/>
    <w:rsid w:val="003331FC"/>
    <w:rsid w:val="0033324E"/>
    <w:rsid w:val="0033348F"/>
    <w:rsid w:val="00333506"/>
    <w:rsid w:val="00333710"/>
    <w:rsid w:val="00333834"/>
    <w:rsid w:val="00333839"/>
    <w:rsid w:val="00333A66"/>
    <w:rsid w:val="00333DCD"/>
    <w:rsid w:val="00333DEC"/>
    <w:rsid w:val="00334373"/>
    <w:rsid w:val="00334428"/>
    <w:rsid w:val="00334714"/>
    <w:rsid w:val="003347A5"/>
    <w:rsid w:val="00334B29"/>
    <w:rsid w:val="00334E29"/>
    <w:rsid w:val="0033529E"/>
    <w:rsid w:val="00335416"/>
    <w:rsid w:val="003356EC"/>
    <w:rsid w:val="0033589F"/>
    <w:rsid w:val="00335BDA"/>
    <w:rsid w:val="00335C33"/>
    <w:rsid w:val="00335E44"/>
    <w:rsid w:val="00335E49"/>
    <w:rsid w:val="00336080"/>
    <w:rsid w:val="00336403"/>
    <w:rsid w:val="00336B52"/>
    <w:rsid w:val="00336F67"/>
    <w:rsid w:val="0033712D"/>
    <w:rsid w:val="003372CD"/>
    <w:rsid w:val="00337326"/>
    <w:rsid w:val="00337495"/>
    <w:rsid w:val="003375EA"/>
    <w:rsid w:val="003377A6"/>
    <w:rsid w:val="00337A44"/>
    <w:rsid w:val="00337B60"/>
    <w:rsid w:val="00337D2B"/>
    <w:rsid w:val="003401DF"/>
    <w:rsid w:val="003401FE"/>
    <w:rsid w:val="00340494"/>
    <w:rsid w:val="003404F0"/>
    <w:rsid w:val="00340712"/>
    <w:rsid w:val="00340733"/>
    <w:rsid w:val="003408A7"/>
    <w:rsid w:val="00340A54"/>
    <w:rsid w:val="00340DE9"/>
    <w:rsid w:val="00340F45"/>
    <w:rsid w:val="003413F5"/>
    <w:rsid w:val="00341466"/>
    <w:rsid w:val="00341502"/>
    <w:rsid w:val="003416DE"/>
    <w:rsid w:val="00341739"/>
    <w:rsid w:val="0034187E"/>
    <w:rsid w:val="00341AE8"/>
    <w:rsid w:val="00341D3E"/>
    <w:rsid w:val="00341E11"/>
    <w:rsid w:val="00341F14"/>
    <w:rsid w:val="00341F93"/>
    <w:rsid w:val="00341FBF"/>
    <w:rsid w:val="0034217B"/>
    <w:rsid w:val="00342335"/>
    <w:rsid w:val="003423AB"/>
    <w:rsid w:val="003423B0"/>
    <w:rsid w:val="003423EA"/>
    <w:rsid w:val="003428A9"/>
    <w:rsid w:val="003429ED"/>
    <w:rsid w:val="00342B14"/>
    <w:rsid w:val="00343144"/>
    <w:rsid w:val="0034326B"/>
    <w:rsid w:val="003432BB"/>
    <w:rsid w:val="00343481"/>
    <w:rsid w:val="00343875"/>
    <w:rsid w:val="00343AE2"/>
    <w:rsid w:val="00343DCB"/>
    <w:rsid w:val="00343F10"/>
    <w:rsid w:val="00344062"/>
    <w:rsid w:val="00344099"/>
    <w:rsid w:val="003441CE"/>
    <w:rsid w:val="003441EF"/>
    <w:rsid w:val="00344363"/>
    <w:rsid w:val="003443F4"/>
    <w:rsid w:val="003446FE"/>
    <w:rsid w:val="00344790"/>
    <w:rsid w:val="0034479D"/>
    <w:rsid w:val="00344889"/>
    <w:rsid w:val="00344DB6"/>
    <w:rsid w:val="003450EE"/>
    <w:rsid w:val="003453C2"/>
    <w:rsid w:val="00345AB5"/>
    <w:rsid w:val="00345B92"/>
    <w:rsid w:val="00345CCB"/>
    <w:rsid w:val="00345DA2"/>
    <w:rsid w:val="00345F56"/>
    <w:rsid w:val="00346126"/>
    <w:rsid w:val="003461FD"/>
    <w:rsid w:val="003462B7"/>
    <w:rsid w:val="00346305"/>
    <w:rsid w:val="00346394"/>
    <w:rsid w:val="003463F5"/>
    <w:rsid w:val="00346412"/>
    <w:rsid w:val="003465DE"/>
    <w:rsid w:val="0034681F"/>
    <w:rsid w:val="003469B9"/>
    <w:rsid w:val="00346B06"/>
    <w:rsid w:val="00346D7B"/>
    <w:rsid w:val="00346E7B"/>
    <w:rsid w:val="00346FF2"/>
    <w:rsid w:val="003476D9"/>
    <w:rsid w:val="00347B50"/>
    <w:rsid w:val="00347E5D"/>
    <w:rsid w:val="00347E8C"/>
    <w:rsid w:val="00350451"/>
    <w:rsid w:val="003507C4"/>
    <w:rsid w:val="00350B96"/>
    <w:rsid w:val="003510A1"/>
    <w:rsid w:val="00351241"/>
    <w:rsid w:val="00351393"/>
    <w:rsid w:val="00351475"/>
    <w:rsid w:val="00351873"/>
    <w:rsid w:val="003518F3"/>
    <w:rsid w:val="00351ACD"/>
    <w:rsid w:val="00351D2A"/>
    <w:rsid w:val="00351E96"/>
    <w:rsid w:val="00351FA6"/>
    <w:rsid w:val="00352243"/>
    <w:rsid w:val="003522D3"/>
    <w:rsid w:val="00352860"/>
    <w:rsid w:val="0035293D"/>
    <w:rsid w:val="00352A34"/>
    <w:rsid w:val="00352DD3"/>
    <w:rsid w:val="00352ED6"/>
    <w:rsid w:val="00353121"/>
    <w:rsid w:val="00353217"/>
    <w:rsid w:val="003533F5"/>
    <w:rsid w:val="00353752"/>
    <w:rsid w:val="00353A13"/>
    <w:rsid w:val="00353BDC"/>
    <w:rsid w:val="00353F48"/>
    <w:rsid w:val="00353F5A"/>
    <w:rsid w:val="00354121"/>
    <w:rsid w:val="00354499"/>
    <w:rsid w:val="003545CB"/>
    <w:rsid w:val="00354637"/>
    <w:rsid w:val="00354710"/>
    <w:rsid w:val="00354984"/>
    <w:rsid w:val="00355000"/>
    <w:rsid w:val="003550C7"/>
    <w:rsid w:val="003552C5"/>
    <w:rsid w:val="003554B1"/>
    <w:rsid w:val="00355725"/>
    <w:rsid w:val="0035593F"/>
    <w:rsid w:val="00355E68"/>
    <w:rsid w:val="00356114"/>
    <w:rsid w:val="00356CB9"/>
    <w:rsid w:val="00356E7A"/>
    <w:rsid w:val="003571CC"/>
    <w:rsid w:val="003574BF"/>
    <w:rsid w:val="00357875"/>
    <w:rsid w:val="0035789B"/>
    <w:rsid w:val="00357A13"/>
    <w:rsid w:val="00357D62"/>
    <w:rsid w:val="00360750"/>
    <w:rsid w:val="00360AFD"/>
    <w:rsid w:val="00360CA4"/>
    <w:rsid w:val="00360DEE"/>
    <w:rsid w:val="00360E61"/>
    <w:rsid w:val="00361122"/>
    <w:rsid w:val="003614E4"/>
    <w:rsid w:val="00361658"/>
    <w:rsid w:val="0036174F"/>
    <w:rsid w:val="00361AC0"/>
    <w:rsid w:val="0036200B"/>
    <w:rsid w:val="00362395"/>
    <w:rsid w:val="0036251B"/>
    <w:rsid w:val="00362A48"/>
    <w:rsid w:val="00362A77"/>
    <w:rsid w:val="00362B63"/>
    <w:rsid w:val="00362C62"/>
    <w:rsid w:val="00363125"/>
    <w:rsid w:val="00363134"/>
    <w:rsid w:val="00363A7D"/>
    <w:rsid w:val="00363B71"/>
    <w:rsid w:val="00363D73"/>
    <w:rsid w:val="00363F2C"/>
    <w:rsid w:val="00364205"/>
    <w:rsid w:val="003643B0"/>
    <w:rsid w:val="00364496"/>
    <w:rsid w:val="003646C8"/>
    <w:rsid w:val="0036481B"/>
    <w:rsid w:val="003649EB"/>
    <w:rsid w:val="0036526B"/>
    <w:rsid w:val="00365346"/>
    <w:rsid w:val="00365791"/>
    <w:rsid w:val="00365849"/>
    <w:rsid w:val="003659D4"/>
    <w:rsid w:val="00365C6D"/>
    <w:rsid w:val="00365C9B"/>
    <w:rsid w:val="00365DA8"/>
    <w:rsid w:val="00365DAF"/>
    <w:rsid w:val="003662A5"/>
    <w:rsid w:val="003667A3"/>
    <w:rsid w:val="0036697A"/>
    <w:rsid w:val="003669E6"/>
    <w:rsid w:val="003670BC"/>
    <w:rsid w:val="0036724C"/>
    <w:rsid w:val="003674B3"/>
    <w:rsid w:val="0036757F"/>
    <w:rsid w:val="003677F2"/>
    <w:rsid w:val="003678BF"/>
    <w:rsid w:val="00367C8C"/>
    <w:rsid w:val="00367CAA"/>
    <w:rsid w:val="003700BA"/>
    <w:rsid w:val="00370308"/>
    <w:rsid w:val="00370336"/>
    <w:rsid w:val="003707A8"/>
    <w:rsid w:val="0037092F"/>
    <w:rsid w:val="00370B93"/>
    <w:rsid w:val="00370C94"/>
    <w:rsid w:val="00370E87"/>
    <w:rsid w:val="0037146B"/>
    <w:rsid w:val="003714F3"/>
    <w:rsid w:val="00371936"/>
    <w:rsid w:val="00371CAC"/>
    <w:rsid w:val="00371F8C"/>
    <w:rsid w:val="0037200B"/>
    <w:rsid w:val="00372028"/>
    <w:rsid w:val="003722AD"/>
    <w:rsid w:val="00372A99"/>
    <w:rsid w:val="00372AA9"/>
    <w:rsid w:val="00372E85"/>
    <w:rsid w:val="003730A6"/>
    <w:rsid w:val="003730BD"/>
    <w:rsid w:val="0037314A"/>
    <w:rsid w:val="00373448"/>
    <w:rsid w:val="003736B9"/>
    <w:rsid w:val="0037385A"/>
    <w:rsid w:val="00373E4B"/>
    <w:rsid w:val="00374127"/>
    <w:rsid w:val="00374186"/>
    <w:rsid w:val="003741AF"/>
    <w:rsid w:val="00374255"/>
    <w:rsid w:val="003744EC"/>
    <w:rsid w:val="0037472B"/>
    <w:rsid w:val="00374ABC"/>
    <w:rsid w:val="00374C6B"/>
    <w:rsid w:val="00374C94"/>
    <w:rsid w:val="00374D31"/>
    <w:rsid w:val="00374E1D"/>
    <w:rsid w:val="003750F1"/>
    <w:rsid w:val="00375446"/>
    <w:rsid w:val="00375622"/>
    <w:rsid w:val="00375875"/>
    <w:rsid w:val="003758C7"/>
    <w:rsid w:val="00375E4B"/>
    <w:rsid w:val="00375E8F"/>
    <w:rsid w:val="00375F08"/>
    <w:rsid w:val="00375FD1"/>
    <w:rsid w:val="003760EE"/>
    <w:rsid w:val="003763A8"/>
    <w:rsid w:val="00376633"/>
    <w:rsid w:val="0037695A"/>
    <w:rsid w:val="00376BCE"/>
    <w:rsid w:val="00377099"/>
    <w:rsid w:val="00377148"/>
    <w:rsid w:val="003771AA"/>
    <w:rsid w:val="003772CB"/>
    <w:rsid w:val="0037758F"/>
    <w:rsid w:val="003779B6"/>
    <w:rsid w:val="00377B7D"/>
    <w:rsid w:val="00377D20"/>
    <w:rsid w:val="00377D2B"/>
    <w:rsid w:val="00377DF6"/>
    <w:rsid w:val="00380230"/>
    <w:rsid w:val="003803FB"/>
    <w:rsid w:val="0038051D"/>
    <w:rsid w:val="0038077D"/>
    <w:rsid w:val="003808B1"/>
    <w:rsid w:val="00380912"/>
    <w:rsid w:val="00380A54"/>
    <w:rsid w:val="00380B9F"/>
    <w:rsid w:val="00380CFC"/>
    <w:rsid w:val="00380FB6"/>
    <w:rsid w:val="00381101"/>
    <w:rsid w:val="0038166D"/>
    <w:rsid w:val="0038178A"/>
    <w:rsid w:val="00381815"/>
    <w:rsid w:val="00381A3B"/>
    <w:rsid w:val="00381A48"/>
    <w:rsid w:val="00381AB9"/>
    <w:rsid w:val="00381B10"/>
    <w:rsid w:val="00381B21"/>
    <w:rsid w:val="00381BC3"/>
    <w:rsid w:val="00381E53"/>
    <w:rsid w:val="00381F83"/>
    <w:rsid w:val="00382095"/>
    <w:rsid w:val="003820D1"/>
    <w:rsid w:val="003821D8"/>
    <w:rsid w:val="003822E1"/>
    <w:rsid w:val="00382422"/>
    <w:rsid w:val="003826CC"/>
    <w:rsid w:val="00382C3B"/>
    <w:rsid w:val="00382C53"/>
    <w:rsid w:val="00382CCE"/>
    <w:rsid w:val="00382CD1"/>
    <w:rsid w:val="00382EC7"/>
    <w:rsid w:val="003832B1"/>
    <w:rsid w:val="00383378"/>
    <w:rsid w:val="00383530"/>
    <w:rsid w:val="00383541"/>
    <w:rsid w:val="00383BF6"/>
    <w:rsid w:val="00384151"/>
    <w:rsid w:val="0038478E"/>
    <w:rsid w:val="00384950"/>
    <w:rsid w:val="00384D9F"/>
    <w:rsid w:val="00384DAE"/>
    <w:rsid w:val="00384FF2"/>
    <w:rsid w:val="00385357"/>
    <w:rsid w:val="003853A9"/>
    <w:rsid w:val="00385459"/>
    <w:rsid w:val="0038548F"/>
    <w:rsid w:val="00385688"/>
    <w:rsid w:val="00385B46"/>
    <w:rsid w:val="00386289"/>
    <w:rsid w:val="003866BF"/>
    <w:rsid w:val="003869CB"/>
    <w:rsid w:val="00386A13"/>
    <w:rsid w:val="00386D9B"/>
    <w:rsid w:val="00386E37"/>
    <w:rsid w:val="00386ECE"/>
    <w:rsid w:val="00387013"/>
    <w:rsid w:val="00387068"/>
    <w:rsid w:val="00387369"/>
    <w:rsid w:val="00387541"/>
    <w:rsid w:val="00387569"/>
    <w:rsid w:val="003875D2"/>
    <w:rsid w:val="003875EC"/>
    <w:rsid w:val="00387A72"/>
    <w:rsid w:val="00387C30"/>
    <w:rsid w:val="00390055"/>
    <w:rsid w:val="003902BB"/>
    <w:rsid w:val="00390543"/>
    <w:rsid w:val="00390662"/>
    <w:rsid w:val="003908FB"/>
    <w:rsid w:val="00390941"/>
    <w:rsid w:val="00390C17"/>
    <w:rsid w:val="00390E18"/>
    <w:rsid w:val="00390E55"/>
    <w:rsid w:val="0039111D"/>
    <w:rsid w:val="0039111F"/>
    <w:rsid w:val="003911DE"/>
    <w:rsid w:val="0039142E"/>
    <w:rsid w:val="003915D1"/>
    <w:rsid w:val="00391B70"/>
    <w:rsid w:val="00392011"/>
    <w:rsid w:val="0039248C"/>
    <w:rsid w:val="00392BA6"/>
    <w:rsid w:val="00392C2A"/>
    <w:rsid w:val="00392E94"/>
    <w:rsid w:val="00392FE7"/>
    <w:rsid w:val="0039302C"/>
    <w:rsid w:val="003930EC"/>
    <w:rsid w:val="00393334"/>
    <w:rsid w:val="0039344E"/>
    <w:rsid w:val="0039394D"/>
    <w:rsid w:val="00393D31"/>
    <w:rsid w:val="00393DC6"/>
    <w:rsid w:val="00393FDB"/>
    <w:rsid w:val="00393FF1"/>
    <w:rsid w:val="003941E2"/>
    <w:rsid w:val="003942AE"/>
    <w:rsid w:val="003943F9"/>
    <w:rsid w:val="0039448F"/>
    <w:rsid w:val="00395103"/>
    <w:rsid w:val="003954F1"/>
    <w:rsid w:val="00395748"/>
    <w:rsid w:val="00395CC8"/>
    <w:rsid w:val="00395F3C"/>
    <w:rsid w:val="00395F77"/>
    <w:rsid w:val="0039613A"/>
    <w:rsid w:val="00396437"/>
    <w:rsid w:val="0039645F"/>
    <w:rsid w:val="00396547"/>
    <w:rsid w:val="0039665A"/>
    <w:rsid w:val="003967CC"/>
    <w:rsid w:val="003967EB"/>
    <w:rsid w:val="0039681E"/>
    <w:rsid w:val="00396A4C"/>
    <w:rsid w:val="00397117"/>
    <w:rsid w:val="003971BD"/>
    <w:rsid w:val="0039727D"/>
    <w:rsid w:val="003972C4"/>
    <w:rsid w:val="0039733F"/>
    <w:rsid w:val="0039770D"/>
    <w:rsid w:val="003978FA"/>
    <w:rsid w:val="00397B62"/>
    <w:rsid w:val="00397E7C"/>
    <w:rsid w:val="003A0250"/>
    <w:rsid w:val="003A0280"/>
    <w:rsid w:val="003A07B1"/>
    <w:rsid w:val="003A0807"/>
    <w:rsid w:val="003A0A69"/>
    <w:rsid w:val="003A0C6A"/>
    <w:rsid w:val="003A0CAC"/>
    <w:rsid w:val="003A13DC"/>
    <w:rsid w:val="003A142A"/>
    <w:rsid w:val="003A1516"/>
    <w:rsid w:val="003A15AA"/>
    <w:rsid w:val="003A1A2E"/>
    <w:rsid w:val="003A1A69"/>
    <w:rsid w:val="003A1BAD"/>
    <w:rsid w:val="003A1E05"/>
    <w:rsid w:val="003A2142"/>
    <w:rsid w:val="003A24BA"/>
    <w:rsid w:val="003A27AD"/>
    <w:rsid w:val="003A2898"/>
    <w:rsid w:val="003A293F"/>
    <w:rsid w:val="003A29BC"/>
    <w:rsid w:val="003A2A46"/>
    <w:rsid w:val="003A2B3E"/>
    <w:rsid w:val="003A2B5A"/>
    <w:rsid w:val="003A2BC7"/>
    <w:rsid w:val="003A2DF6"/>
    <w:rsid w:val="003A2E9B"/>
    <w:rsid w:val="003A2EE7"/>
    <w:rsid w:val="003A31AF"/>
    <w:rsid w:val="003A3842"/>
    <w:rsid w:val="003A38DE"/>
    <w:rsid w:val="003A393F"/>
    <w:rsid w:val="003A3AB4"/>
    <w:rsid w:val="003A3C49"/>
    <w:rsid w:val="003A3CD1"/>
    <w:rsid w:val="003A4085"/>
    <w:rsid w:val="003A40DF"/>
    <w:rsid w:val="003A4197"/>
    <w:rsid w:val="003A41FB"/>
    <w:rsid w:val="003A47A2"/>
    <w:rsid w:val="003A48CA"/>
    <w:rsid w:val="003A49E8"/>
    <w:rsid w:val="003A4E1D"/>
    <w:rsid w:val="003A50C5"/>
    <w:rsid w:val="003A512F"/>
    <w:rsid w:val="003A5BEB"/>
    <w:rsid w:val="003A5E9E"/>
    <w:rsid w:val="003A65A5"/>
    <w:rsid w:val="003A661F"/>
    <w:rsid w:val="003A689E"/>
    <w:rsid w:val="003A6C6B"/>
    <w:rsid w:val="003A6CE0"/>
    <w:rsid w:val="003A6D19"/>
    <w:rsid w:val="003A6DD0"/>
    <w:rsid w:val="003A6F35"/>
    <w:rsid w:val="003A70CC"/>
    <w:rsid w:val="003A7122"/>
    <w:rsid w:val="003A76C2"/>
    <w:rsid w:val="003A7BAA"/>
    <w:rsid w:val="003A7F55"/>
    <w:rsid w:val="003B0324"/>
    <w:rsid w:val="003B05ED"/>
    <w:rsid w:val="003B09D3"/>
    <w:rsid w:val="003B0A94"/>
    <w:rsid w:val="003B0B0E"/>
    <w:rsid w:val="003B0D34"/>
    <w:rsid w:val="003B1155"/>
    <w:rsid w:val="003B120E"/>
    <w:rsid w:val="003B1CDF"/>
    <w:rsid w:val="003B1CE4"/>
    <w:rsid w:val="003B1DAD"/>
    <w:rsid w:val="003B1E52"/>
    <w:rsid w:val="003B1E93"/>
    <w:rsid w:val="003B20C6"/>
    <w:rsid w:val="003B225D"/>
    <w:rsid w:val="003B25EC"/>
    <w:rsid w:val="003B2608"/>
    <w:rsid w:val="003B2890"/>
    <w:rsid w:val="003B298C"/>
    <w:rsid w:val="003B2A95"/>
    <w:rsid w:val="003B2B77"/>
    <w:rsid w:val="003B2C70"/>
    <w:rsid w:val="003B2C91"/>
    <w:rsid w:val="003B2D74"/>
    <w:rsid w:val="003B2DF7"/>
    <w:rsid w:val="003B2FDF"/>
    <w:rsid w:val="003B300F"/>
    <w:rsid w:val="003B3397"/>
    <w:rsid w:val="003B3471"/>
    <w:rsid w:val="003B3846"/>
    <w:rsid w:val="003B3BA3"/>
    <w:rsid w:val="003B3E55"/>
    <w:rsid w:val="003B401C"/>
    <w:rsid w:val="003B433D"/>
    <w:rsid w:val="003B460C"/>
    <w:rsid w:val="003B4A08"/>
    <w:rsid w:val="003B4C22"/>
    <w:rsid w:val="003B4C2B"/>
    <w:rsid w:val="003B4CE8"/>
    <w:rsid w:val="003B4E38"/>
    <w:rsid w:val="003B54FF"/>
    <w:rsid w:val="003B563A"/>
    <w:rsid w:val="003B5B83"/>
    <w:rsid w:val="003B5CD5"/>
    <w:rsid w:val="003B5E44"/>
    <w:rsid w:val="003B5F08"/>
    <w:rsid w:val="003B5FDC"/>
    <w:rsid w:val="003B606F"/>
    <w:rsid w:val="003B6099"/>
    <w:rsid w:val="003B646B"/>
    <w:rsid w:val="003B66A1"/>
    <w:rsid w:val="003B66BB"/>
    <w:rsid w:val="003B67F4"/>
    <w:rsid w:val="003B6C22"/>
    <w:rsid w:val="003B6DCE"/>
    <w:rsid w:val="003B6E54"/>
    <w:rsid w:val="003B70E1"/>
    <w:rsid w:val="003B7B16"/>
    <w:rsid w:val="003B7C36"/>
    <w:rsid w:val="003B7F50"/>
    <w:rsid w:val="003B7FD6"/>
    <w:rsid w:val="003B7FE2"/>
    <w:rsid w:val="003C04BB"/>
    <w:rsid w:val="003C04D4"/>
    <w:rsid w:val="003C0675"/>
    <w:rsid w:val="003C06F0"/>
    <w:rsid w:val="003C074C"/>
    <w:rsid w:val="003C0BD1"/>
    <w:rsid w:val="003C0E51"/>
    <w:rsid w:val="003C1727"/>
    <w:rsid w:val="003C1845"/>
    <w:rsid w:val="003C1950"/>
    <w:rsid w:val="003C19E7"/>
    <w:rsid w:val="003C1B40"/>
    <w:rsid w:val="003C1BE6"/>
    <w:rsid w:val="003C1C48"/>
    <w:rsid w:val="003C1C4A"/>
    <w:rsid w:val="003C1D55"/>
    <w:rsid w:val="003C1DD0"/>
    <w:rsid w:val="003C1DF0"/>
    <w:rsid w:val="003C203C"/>
    <w:rsid w:val="003C22A8"/>
    <w:rsid w:val="003C22D0"/>
    <w:rsid w:val="003C25AB"/>
    <w:rsid w:val="003C2759"/>
    <w:rsid w:val="003C2821"/>
    <w:rsid w:val="003C2B32"/>
    <w:rsid w:val="003C2DBB"/>
    <w:rsid w:val="003C2E85"/>
    <w:rsid w:val="003C3369"/>
    <w:rsid w:val="003C3597"/>
    <w:rsid w:val="003C35BF"/>
    <w:rsid w:val="003C3794"/>
    <w:rsid w:val="003C39AC"/>
    <w:rsid w:val="003C39D7"/>
    <w:rsid w:val="003C3A5E"/>
    <w:rsid w:val="003C3B76"/>
    <w:rsid w:val="003C42EA"/>
    <w:rsid w:val="003C4BD9"/>
    <w:rsid w:val="003C4BE9"/>
    <w:rsid w:val="003C4C52"/>
    <w:rsid w:val="003C53C7"/>
    <w:rsid w:val="003C573E"/>
    <w:rsid w:val="003C60A7"/>
    <w:rsid w:val="003C6536"/>
    <w:rsid w:val="003C6598"/>
    <w:rsid w:val="003C6615"/>
    <w:rsid w:val="003C662E"/>
    <w:rsid w:val="003C6790"/>
    <w:rsid w:val="003C6887"/>
    <w:rsid w:val="003C695E"/>
    <w:rsid w:val="003C6F58"/>
    <w:rsid w:val="003C729D"/>
    <w:rsid w:val="003C736F"/>
    <w:rsid w:val="003C7549"/>
    <w:rsid w:val="003C754A"/>
    <w:rsid w:val="003C7904"/>
    <w:rsid w:val="003C7EBF"/>
    <w:rsid w:val="003D05FD"/>
    <w:rsid w:val="003D0660"/>
    <w:rsid w:val="003D0968"/>
    <w:rsid w:val="003D0C19"/>
    <w:rsid w:val="003D0CA4"/>
    <w:rsid w:val="003D0CFA"/>
    <w:rsid w:val="003D0D17"/>
    <w:rsid w:val="003D0E66"/>
    <w:rsid w:val="003D109C"/>
    <w:rsid w:val="003D109F"/>
    <w:rsid w:val="003D129B"/>
    <w:rsid w:val="003D1313"/>
    <w:rsid w:val="003D13A9"/>
    <w:rsid w:val="003D1989"/>
    <w:rsid w:val="003D1B82"/>
    <w:rsid w:val="003D1E56"/>
    <w:rsid w:val="003D20E4"/>
    <w:rsid w:val="003D2353"/>
    <w:rsid w:val="003D271B"/>
    <w:rsid w:val="003D2CBE"/>
    <w:rsid w:val="003D3739"/>
    <w:rsid w:val="003D3B66"/>
    <w:rsid w:val="003D3E8C"/>
    <w:rsid w:val="003D429F"/>
    <w:rsid w:val="003D433D"/>
    <w:rsid w:val="003D46DB"/>
    <w:rsid w:val="003D476E"/>
    <w:rsid w:val="003D480B"/>
    <w:rsid w:val="003D484C"/>
    <w:rsid w:val="003D4915"/>
    <w:rsid w:val="003D4E01"/>
    <w:rsid w:val="003D4EC4"/>
    <w:rsid w:val="003D4FF9"/>
    <w:rsid w:val="003D52E1"/>
    <w:rsid w:val="003D54D1"/>
    <w:rsid w:val="003D559B"/>
    <w:rsid w:val="003D565C"/>
    <w:rsid w:val="003D58FA"/>
    <w:rsid w:val="003D594A"/>
    <w:rsid w:val="003D5DF9"/>
    <w:rsid w:val="003D5F3E"/>
    <w:rsid w:val="003D615A"/>
    <w:rsid w:val="003D627F"/>
    <w:rsid w:val="003D63EC"/>
    <w:rsid w:val="003D67E4"/>
    <w:rsid w:val="003D6926"/>
    <w:rsid w:val="003D69F5"/>
    <w:rsid w:val="003D6C15"/>
    <w:rsid w:val="003D6E57"/>
    <w:rsid w:val="003D7184"/>
    <w:rsid w:val="003D72F1"/>
    <w:rsid w:val="003D73B6"/>
    <w:rsid w:val="003D746C"/>
    <w:rsid w:val="003D7B66"/>
    <w:rsid w:val="003E0085"/>
    <w:rsid w:val="003E02E2"/>
    <w:rsid w:val="003E06B7"/>
    <w:rsid w:val="003E0986"/>
    <w:rsid w:val="003E0C1E"/>
    <w:rsid w:val="003E106B"/>
    <w:rsid w:val="003E16C8"/>
    <w:rsid w:val="003E1B95"/>
    <w:rsid w:val="003E1C6C"/>
    <w:rsid w:val="003E1E97"/>
    <w:rsid w:val="003E1F74"/>
    <w:rsid w:val="003E2108"/>
    <w:rsid w:val="003E253E"/>
    <w:rsid w:val="003E26AA"/>
    <w:rsid w:val="003E28E7"/>
    <w:rsid w:val="003E29B1"/>
    <w:rsid w:val="003E2CBD"/>
    <w:rsid w:val="003E2EB8"/>
    <w:rsid w:val="003E3101"/>
    <w:rsid w:val="003E342C"/>
    <w:rsid w:val="003E3477"/>
    <w:rsid w:val="003E3566"/>
    <w:rsid w:val="003E368B"/>
    <w:rsid w:val="003E381F"/>
    <w:rsid w:val="003E3A82"/>
    <w:rsid w:val="003E3DF9"/>
    <w:rsid w:val="003E3EB9"/>
    <w:rsid w:val="003E40B8"/>
    <w:rsid w:val="003E4176"/>
    <w:rsid w:val="003E4214"/>
    <w:rsid w:val="003E44EA"/>
    <w:rsid w:val="003E4A89"/>
    <w:rsid w:val="003E4C7B"/>
    <w:rsid w:val="003E50B2"/>
    <w:rsid w:val="003E53D6"/>
    <w:rsid w:val="003E53FF"/>
    <w:rsid w:val="003E55A3"/>
    <w:rsid w:val="003E5BAC"/>
    <w:rsid w:val="003E5C0E"/>
    <w:rsid w:val="003E63D9"/>
    <w:rsid w:val="003E678B"/>
    <w:rsid w:val="003E6876"/>
    <w:rsid w:val="003E68D0"/>
    <w:rsid w:val="003E6B95"/>
    <w:rsid w:val="003E6D40"/>
    <w:rsid w:val="003E6DC6"/>
    <w:rsid w:val="003E724E"/>
    <w:rsid w:val="003E724F"/>
    <w:rsid w:val="003E781D"/>
    <w:rsid w:val="003E790C"/>
    <w:rsid w:val="003E7931"/>
    <w:rsid w:val="003E7FC9"/>
    <w:rsid w:val="003F01E4"/>
    <w:rsid w:val="003F0205"/>
    <w:rsid w:val="003F0342"/>
    <w:rsid w:val="003F0A0B"/>
    <w:rsid w:val="003F0B74"/>
    <w:rsid w:val="003F0B8B"/>
    <w:rsid w:val="003F1256"/>
    <w:rsid w:val="003F1567"/>
    <w:rsid w:val="003F15C5"/>
    <w:rsid w:val="003F181F"/>
    <w:rsid w:val="003F18AC"/>
    <w:rsid w:val="003F190F"/>
    <w:rsid w:val="003F1D67"/>
    <w:rsid w:val="003F1E2F"/>
    <w:rsid w:val="003F1FE4"/>
    <w:rsid w:val="003F2330"/>
    <w:rsid w:val="003F2861"/>
    <w:rsid w:val="003F2B3A"/>
    <w:rsid w:val="003F2C9B"/>
    <w:rsid w:val="003F2E09"/>
    <w:rsid w:val="003F2E65"/>
    <w:rsid w:val="003F3163"/>
    <w:rsid w:val="003F3631"/>
    <w:rsid w:val="003F3834"/>
    <w:rsid w:val="003F3EEC"/>
    <w:rsid w:val="003F3F7D"/>
    <w:rsid w:val="003F4176"/>
    <w:rsid w:val="003F42E7"/>
    <w:rsid w:val="003F45EA"/>
    <w:rsid w:val="003F4631"/>
    <w:rsid w:val="003F48D2"/>
    <w:rsid w:val="003F497D"/>
    <w:rsid w:val="003F4BF7"/>
    <w:rsid w:val="003F50C5"/>
    <w:rsid w:val="003F5204"/>
    <w:rsid w:val="003F5470"/>
    <w:rsid w:val="003F5590"/>
    <w:rsid w:val="003F591B"/>
    <w:rsid w:val="003F5986"/>
    <w:rsid w:val="003F5E65"/>
    <w:rsid w:val="003F5F08"/>
    <w:rsid w:val="003F611B"/>
    <w:rsid w:val="003F6749"/>
    <w:rsid w:val="003F677F"/>
    <w:rsid w:val="003F680E"/>
    <w:rsid w:val="003F6CB4"/>
    <w:rsid w:val="003F6D6C"/>
    <w:rsid w:val="003F6F21"/>
    <w:rsid w:val="003F714F"/>
    <w:rsid w:val="003F7626"/>
    <w:rsid w:val="003F76D2"/>
    <w:rsid w:val="003F7DE7"/>
    <w:rsid w:val="004001B5"/>
    <w:rsid w:val="004002EA"/>
    <w:rsid w:val="00400496"/>
    <w:rsid w:val="00400498"/>
    <w:rsid w:val="00400549"/>
    <w:rsid w:val="00400674"/>
    <w:rsid w:val="00400C83"/>
    <w:rsid w:val="00400D2F"/>
    <w:rsid w:val="00400F31"/>
    <w:rsid w:val="00400F64"/>
    <w:rsid w:val="0040124F"/>
    <w:rsid w:val="0040125E"/>
    <w:rsid w:val="0040131D"/>
    <w:rsid w:val="004020BA"/>
    <w:rsid w:val="0040238F"/>
    <w:rsid w:val="004026C8"/>
    <w:rsid w:val="00402938"/>
    <w:rsid w:val="00402E00"/>
    <w:rsid w:val="00402E8E"/>
    <w:rsid w:val="00402F36"/>
    <w:rsid w:val="00402F4F"/>
    <w:rsid w:val="0040309B"/>
    <w:rsid w:val="004030C8"/>
    <w:rsid w:val="00403103"/>
    <w:rsid w:val="004032A3"/>
    <w:rsid w:val="00403FEE"/>
    <w:rsid w:val="004043C3"/>
    <w:rsid w:val="00404570"/>
    <w:rsid w:val="00404915"/>
    <w:rsid w:val="00404B43"/>
    <w:rsid w:val="00404BCD"/>
    <w:rsid w:val="00404E65"/>
    <w:rsid w:val="00404F3D"/>
    <w:rsid w:val="00404F43"/>
    <w:rsid w:val="00404F68"/>
    <w:rsid w:val="004053AE"/>
    <w:rsid w:val="0040550B"/>
    <w:rsid w:val="004056FA"/>
    <w:rsid w:val="0040578E"/>
    <w:rsid w:val="0040615F"/>
    <w:rsid w:val="0040657A"/>
    <w:rsid w:val="00406721"/>
    <w:rsid w:val="004067D3"/>
    <w:rsid w:val="00406F4B"/>
    <w:rsid w:val="004076DA"/>
    <w:rsid w:val="00407D27"/>
    <w:rsid w:val="00410751"/>
    <w:rsid w:val="00410C08"/>
    <w:rsid w:val="00411B9C"/>
    <w:rsid w:val="00411DB5"/>
    <w:rsid w:val="00412077"/>
    <w:rsid w:val="0041230A"/>
    <w:rsid w:val="00412529"/>
    <w:rsid w:val="004125F7"/>
    <w:rsid w:val="0041278B"/>
    <w:rsid w:val="00412936"/>
    <w:rsid w:val="0041297E"/>
    <w:rsid w:val="004129F5"/>
    <w:rsid w:val="00412C0C"/>
    <w:rsid w:val="00412DDA"/>
    <w:rsid w:val="00412FD6"/>
    <w:rsid w:val="00412FE4"/>
    <w:rsid w:val="0041303D"/>
    <w:rsid w:val="00413267"/>
    <w:rsid w:val="004133F2"/>
    <w:rsid w:val="0041347C"/>
    <w:rsid w:val="00413851"/>
    <w:rsid w:val="0041401C"/>
    <w:rsid w:val="0041417C"/>
    <w:rsid w:val="004142B3"/>
    <w:rsid w:val="00414C65"/>
    <w:rsid w:val="00414CEA"/>
    <w:rsid w:val="00414D49"/>
    <w:rsid w:val="00414DAF"/>
    <w:rsid w:val="00414EE2"/>
    <w:rsid w:val="00415152"/>
    <w:rsid w:val="00415479"/>
    <w:rsid w:val="004154D5"/>
    <w:rsid w:val="004157D8"/>
    <w:rsid w:val="00415A3C"/>
    <w:rsid w:val="00415B30"/>
    <w:rsid w:val="00415B73"/>
    <w:rsid w:val="00415DC9"/>
    <w:rsid w:val="00415FA4"/>
    <w:rsid w:val="00416143"/>
    <w:rsid w:val="0041621A"/>
    <w:rsid w:val="00416256"/>
    <w:rsid w:val="0041641C"/>
    <w:rsid w:val="00416772"/>
    <w:rsid w:val="0041678C"/>
    <w:rsid w:val="0041694B"/>
    <w:rsid w:val="00416A52"/>
    <w:rsid w:val="00416A9B"/>
    <w:rsid w:val="00416B39"/>
    <w:rsid w:val="00416FAC"/>
    <w:rsid w:val="004175EA"/>
    <w:rsid w:val="00417605"/>
    <w:rsid w:val="00417A85"/>
    <w:rsid w:val="00417B95"/>
    <w:rsid w:val="00417DA8"/>
    <w:rsid w:val="00417F41"/>
    <w:rsid w:val="0042029E"/>
    <w:rsid w:val="00420397"/>
    <w:rsid w:val="004203C8"/>
    <w:rsid w:val="0042054D"/>
    <w:rsid w:val="00420668"/>
    <w:rsid w:val="00420A24"/>
    <w:rsid w:val="00420C14"/>
    <w:rsid w:val="00420D9E"/>
    <w:rsid w:val="00420F99"/>
    <w:rsid w:val="00420FDB"/>
    <w:rsid w:val="004210B0"/>
    <w:rsid w:val="00421182"/>
    <w:rsid w:val="0042129D"/>
    <w:rsid w:val="004214AA"/>
    <w:rsid w:val="004214E9"/>
    <w:rsid w:val="004216E6"/>
    <w:rsid w:val="00421C50"/>
    <w:rsid w:val="00421EBA"/>
    <w:rsid w:val="0042202B"/>
    <w:rsid w:val="00422185"/>
    <w:rsid w:val="004223A1"/>
    <w:rsid w:val="00422431"/>
    <w:rsid w:val="00422792"/>
    <w:rsid w:val="00422BDB"/>
    <w:rsid w:val="00422D7B"/>
    <w:rsid w:val="00422F98"/>
    <w:rsid w:val="004232A7"/>
    <w:rsid w:val="004232CD"/>
    <w:rsid w:val="004233BC"/>
    <w:rsid w:val="004234B0"/>
    <w:rsid w:val="004236E9"/>
    <w:rsid w:val="0042371C"/>
    <w:rsid w:val="00423797"/>
    <w:rsid w:val="00423D20"/>
    <w:rsid w:val="00423E10"/>
    <w:rsid w:val="0042444A"/>
    <w:rsid w:val="0042444F"/>
    <w:rsid w:val="004244BE"/>
    <w:rsid w:val="0042462D"/>
    <w:rsid w:val="0042472F"/>
    <w:rsid w:val="00424ABD"/>
    <w:rsid w:val="00424CEF"/>
    <w:rsid w:val="00424D5D"/>
    <w:rsid w:val="00424EAD"/>
    <w:rsid w:val="00425005"/>
    <w:rsid w:val="0042513E"/>
    <w:rsid w:val="00425388"/>
    <w:rsid w:val="00425461"/>
    <w:rsid w:val="0042546A"/>
    <w:rsid w:val="00425B78"/>
    <w:rsid w:val="004261BB"/>
    <w:rsid w:val="004264A9"/>
    <w:rsid w:val="004264B7"/>
    <w:rsid w:val="0042675D"/>
    <w:rsid w:val="00426C31"/>
    <w:rsid w:val="00426D52"/>
    <w:rsid w:val="00426FB9"/>
    <w:rsid w:val="0042713A"/>
    <w:rsid w:val="004275DF"/>
    <w:rsid w:val="00427B0E"/>
    <w:rsid w:val="00427C58"/>
    <w:rsid w:val="00427D94"/>
    <w:rsid w:val="00427E61"/>
    <w:rsid w:val="00427F6A"/>
    <w:rsid w:val="00430468"/>
    <w:rsid w:val="0043083D"/>
    <w:rsid w:val="00430974"/>
    <w:rsid w:val="004309F2"/>
    <w:rsid w:val="00430A74"/>
    <w:rsid w:val="00430E2B"/>
    <w:rsid w:val="00430E2E"/>
    <w:rsid w:val="00430F26"/>
    <w:rsid w:val="00431286"/>
    <w:rsid w:val="004314D2"/>
    <w:rsid w:val="00431582"/>
    <w:rsid w:val="0043167C"/>
    <w:rsid w:val="00431695"/>
    <w:rsid w:val="00431A73"/>
    <w:rsid w:val="00431A91"/>
    <w:rsid w:val="00431BB3"/>
    <w:rsid w:val="00431BD1"/>
    <w:rsid w:val="00431C70"/>
    <w:rsid w:val="00431CD8"/>
    <w:rsid w:val="00431D45"/>
    <w:rsid w:val="00431DA8"/>
    <w:rsid w:val="004321F4"/>
    <w:rsid w:val="00432709"/>
    <w:rsid w:val="004327BF"/>
    <w:rsid w:val="00432A16"/>
    <w:rsid w:val="00432DA0"/>
    <w:rsid w:val="00433116"/>
    <w:rsid w:val="00433261"/>
    <w:rsid w:val="00433316"/>
    <w:rsid w:val="00433380"/>
    <w:rsid w:val="004334EB"/>
    <w:rsid w:val="0043369C"/>
    <w:rsid w:val="00433830"/>
    <w:rsid w:val="00433B46"/>
    <w:rsid w:val="00433CEF"/>
    <w:rsid w:val="00433D4F"/>
    <w:rsid w:val="00433FBF"/>
    <w:rsid w:val="00433FF2"/>
    <w:rsid w:val="0043405A"/>
    <w:rsid w:val="00434367"/>
    <w:rsid w:val="004343B6"/>
    <w:rsid w:val="00434768"/>
    <w:rsid w:val="004347B4"/>
    <w:rsid w:val="004348CE"/>
    <w:rsid w:val="00434B2F"/>
    <w:rsid w:val="00434B83"/>
    <w:rsid w:val="00434E99"/>
    <w:rsid w:val="00434F3F"/>
    <w:rsid w:val="0043530A"/>
    <w:rsid w:val="0043541F"/>
    <w:rsid w:val="0043559C"/>
    <w:rsid w:val="00435962"/>
    <w:rsid w:val="00435A5A"/>
    <w:rsid w:val="00435D58"/>
    <w:rsid w:val="0043624F"/>
    <w:rsid w:val="00436305"/>
    <w:rsid w:val="00436320"/>
    <w:rsid w:val="004366D7"/>
    <w:rsid w:val="004367C3"/>
    <w:rsid w:val="00436C23"/>
    <w:rsid w:val="00436E17"/>
    <w:rsid w:val="0043753E"/>
    <w:rsid w:val="004375E2"/>
    <w:rsid w:val="0043772B"/>
    <w:rsid w:val="00437995"/>
    <w:rsid w:val="00437C6B"/>
    <w:rsid w:val="00437C88"/>
    <w:rsid w:val="0044054E"/>
    <w:rsid w:val="004406B8"/>
    <w:rsid w:val="00440A3E"/>
    <w:rsid w:val="00440ADE"/>
    <w:rsid w:val="00440C41"/>
    <w:rsid w:val="00440E04"/>
    <w:rsid w:val="00440EB1"/>
    <w:rsid w:val="0044108C"/>
    <w:rsid w:val="00441497"/>
    <w:rsid w:val="004418B8"/>
    <w:rsid w:val="00441C17"/>
    <w:rsid w:val="00441CE5"/>
    <w:rsid w:val="00441EDB"/>
    <w:rsid w:val="00441F09"/>
    <w:rsid w:val="00441FF5"/>
    <w:rsid w:val="00442042"/>
    <w:rsid w:val="0044210C"/>
    <w:rsid w:val="0044238E"/>
    <w:rsid w:val="004426E4"/>
    <w:rsid w:val="0044282E"/>
    <w:rsid w:val="0044292E"/>
    <w:rsid w:val="00442A12"/>
    <w:rsid w:val="00442A60"/>
    <w:rsid w:val="00442DD3"/>
    <w:rsid w:val="00442EB5"/>
    <w:rsid w:val="0044315E"/>
    <w:rsid w:val="004434DD"/>
    <w:rsid w:val="004437B5"/>
    <w:rsid w:val="0044396D"/>
    <w:rsid w:val="00443AA4"/>
    <w:rsid w:val="00443D96"/>
    <w:rsid w:val="00443E43"/>
    <w:rsid w:val="00443EEC"/>
    <w:rsid w:val="0044400C"/>
    <w:rsid w:val="004440B0"/>
    <w:rsid w:val="00444173"/>
    <w:rsid w:val="00444305"/>
    <w:rsid w:val="004443E3"/>
    <w:rsid w:val="004444F6"/>
    <w:rsid w:val="00444509"/>
    <w:rsid w:val="00444661"/>
    <w:rsid w:val="0044483A"/>
    <w:rsid w:val="00444DE4"/>
    <w:rsid w:val="00444E21"/>
    <w:rsid w:val="0044500D"/>
    <w:rsid w:val="0044517D"/>
    <w:rsid w:val="0044533E"/>
    <w:rsid w:val="00445491"/>
    <w:rsid w:val="0044550F"/>
    <w:rsid w:val="0044582A"/>
    <w:rsid w:val="00445B8E"/>
    <w:rsid w:val="00445BB5"/>
    <w:rsid w:val="00445CC9"/>
    <w:rsid w:val="00446533"/>
    <w:rsid w:val="004468BD"/>
    <w:rsid w:val="00446C3E"/>
    <w:rsid w:val="00446D7B"/>
    <w:rsid w:val="00446F4F"/>
    <w:rsid w:val="00446F51"/>
    <w:rsid w:val="00446FC8"/>
    <w:rsid w:val="00447037"/>
    <w:rsid w:val="004470CE"/>
    <w:rsid w:val="004473C4"/>
    <w:rsid w:val="00447790"/>
    <w:rsid w:val="0044791A"/>
    <w:rsid w:val="00447930"/>
    <w:rsid w:val="00447B3E"/>
    <w:rsid w:val="00447D04"/>
    <w:rsid w:val="00447D07"/>
    <w:rsid w:val="00447E98"/>
    <w:rsid w:val="00447EE3"/>
    <w:rsid w:val="00450014"/>
    <w:rsid w:val="00450259"/>
    <w:rsid w:val="004503EB"/>
    <w:rsid w:val="004506D5"/>
    <w:rsid w:val="00450852"/>
    <w:rsid w:val="004509D3"/>
    <w:rsid w:val="004509F1"/>
    <w:rsid w:val="00450A29"/>
    <w:rsid w:val="00450A46"/>
    <w:rsid w:val="00450B9B"/>
    <w:rsid w:val="00450D2A"/>
    <w:rsid w:val="00450E86"/>
    <w:rsid w:val="00450F26"/>
    <w:rsid w:val="00451046"/>
    <w:rsid w:val="00451653"/>
    <w:rsid w:val="0045168D"/>
    <w:rsid w:val="00451979"/>
    <w:rsid w:val="00452129"/>
    <w:rsid w:val="00452325"/>
    <w:rsid w:val="00452326"/>
    <w:rsid w:val="004524DF"/>
    <w:rsid w:val="0045254E"/>
    <w:rsid w:val="00452AA3"/>
    <w:rsid w:val="00452D1B"/>
    <w:rsid w:val="00452F8D"/>
    <w:rsid w:val="0045314D"/>
    <w:rsid w:val="00453F71"/>
    <w:rsid w:val="0045406B"/>
    <w:rsid w:val="00454286"/>
    <w:rsid w:val="004545FC"/>
    <w:rsid w:val="00454643"/>
    <w:rsid w:val="004548E9"/>
    <w:rsid w:val="00454A46"/>
    <w:rsid w:val="00454BD0"/>
    <w:rsid w:val="00454C5A"/>
    <w:rsid w:val="00454F1D"/>
    <w:rsid w:val="0045516F"/>
    <w:rsid w:val="0045524B"/>
    <w:rsid w:val="00455734"/>
    <w:rsid w:val="00455F0B"/>
    <w:rsid w:val="00456080"/>
    <w:rsid w:val="0045679B"/>
    <w:rsid w:val="004572DF"/>
    <w:rsid w:val="0045750B"/>
    <w:rsid w:val="00457629"/>
    <w:rsid w:val="004577D2"/>
    <w:rsid w:val="00457906"/>
    <w:rsid w:val="0045799F"/>
    <w:rsid w:val="004579A5"/>
    <w:rsid w:val="00457E5B"/>
    <w:rsid w:val="00460287"/>
    <w:rsid w:val="0046045C"/>
    <w:rsid w:val="0046047E"/>
    <w:rsid w:val="00460698"/>
    <w:rsid w:val="00460891"/>
    <w:rsid w:val="00460B9A"/>
    <w:rsid w:val="00460D4D"/>
    <w:rsid w:val="004612D1"/>
    <w:rsid w:val="004615BC"/>
    <w:rsid w:val="004618A1"/>
    <w:rsid w:val="00461C71"/>
    <w:rsid w:val="00461D29"/>
    <w:rsid w:val="00462257"/>
    <w:rsid w:val="004624C1"/>
    <w:rsid w:val="00462560"/>
    <w:rsid w:val="004629EB"/>
    <w:rsid w:val="00462D51"/>
    <w:rsid w:val="0046323B"/>
    <w:rsid w:val="00463355"/>
    <w:rsid w:val="0046349E"/>
    <w:rsid w:val="004634EA"/>
    <w:rsid w:val="00463B47"/>
    <w:rsid w:val="00463DDE"/>
    <w:rsid w:val="00463E50"/>
    <w:rsid w:val="00463F27"/>
    <w:rsid w:val="004641B5"/>
    <w:rsid w:val="004643D5"/>
    <w:rsid w:val="00464782"/>
    <w:rsid w:val="00464960"/>
    <w:rsid w:val="00464C0D"/>
    <w:rsid w:val="00464E12"/>
    <w:rsid w:val="00464F9F"/>
    <w:rsid w:val="00465226"/>
    <w:rsid w:val="0046564F"/>
    <w:rsid w:val="00465721"/>
    <w:rsid w:val="00465747"/>
    <w:rsid w:val="00465776"/>
    <w:rsid w:val="00465846"/>
    <w:rsid w:val="004659DA"/>
    <w:rsid w:val="00465B2F"/>
    <w:rsid w:val="00465D71"/>
    <w:rsid w:val="00465EBF"/>
    <w:rsid w:val="00466149"/>
    <w:rsid w:val="004663D6"/>
    <w:rsid w:val="004664D5"/>
    <w:rsid w:val="004667D8"/>
    <w:rsid w:val="00466968"/>
    <w:rsid w:val="00466C43"/>
    <w:rsid w:val="00466F37"/>
    <w:rsid w:val="00466FDE"/>
    <w:rsid w:val="00467090"/>
    <w:rsid w:val="0046717C"/>
    <w:rsid w:val="004677E0"/>
    <w:rsid w:val="00467960"/>
    <w:rsid w:val="00467AEC"/>
    <w:rsid w:val="00467E50"/>
    <w:rsid w:val="00467FB8"/>
    <w:rsid w:val="00470144"/>
    <w:rsid w:val="004702E1"/>
    <w:rsid w:val="004702F9"/>
    <w:rsid w:val="00470747"/>
    <w:rsid w:val="00470C14"/>
    <w:rsid w:val="00470C91"/>
    <w:rsid w:val="00470CEC"/>
    <w:rsid w:val="004713A9"/>
    <w:rsid w:val="0047146D"/>
    <w:rsid w:val="0047160D"/>
    <w:rsid w:val="0047191C"/>
    <w:rsid w:val="00472946"/>
    <w:rsid w:val="00472A4C"/>
    <w:rsid w:val="00472A58"/>
    <w:rsid w:val="00472CD1"/>
    <w:rsid w:val="0047322D"/>
    <w:rsid w:val="0047328A"/>
    <w:rsid w:val="00473334"/>
    <w:rsid w:val="004736D8"/>
    <w:rsid w:val="00473703"/>
    <w:rsid w:val="00473722"/>
    <w:rsid w:val="00473756"/>
    <w:rsid w:val="00473B72"/>
    <w:rsid w:val="004740A7"/>
    <w:rsid w:val="004740B8"/>
    <w:rsid w:val="00474329"/>
    <w:rsid w:val="00474400"/>
    <w:rsid w:val="00474A6E"/>
    <w:rsid w:val="00474BFC"/>
    <w:rsid w:val="0047527F"/>
    <w:rsid w:val="00475406"/>
    <w:rsid w:val="00475854"/>
    <w:rsid w:val="00475A10"/>
    <w:rsid w:val="00475B8B"/>
    <w:rsid w:val="00475E52"/>
    <w:rsid w:val="00476141"/>
    <w:rsid w:val="00476215"/>
    <w:rsid w:val="004762FF"/>
    <w:rsid w:val="00476505"/>
    <w:rsid w:val="00476758"/>
    <w:rsid w:val="00476FBF"/>
    <w:rsid w:val="00477092"/>
    <w:rsid w:val="0047751B"/>
    <w:rsid w:val="00477AE2"/>
    <w:rsid w:val="00477B19"/>
    <w:rsid w:val="00477B82"/>
    <w:rsid w:val="00477FD6"/>
    <w:rsid w:val="00477FE2"/>
    <w:rsid w:val="0048054B"/>
    <w:rsid w:val="00480812"/>
    <w:rsid w:val="00480BD6"/>
    <w:rsid w:val="00480C65"/>
    <w:rsid w:val="00480E44"/>
    <w:rsid w:val="0048115E"/>
    <w:rsid w:val="00481228"/>
    <w:rsid w:val="0048141F"/>
    <w:rsid w:val="00481616"/>
    <w:rsid w:val="004816F9"/>
    <w:rsid w:val="004817C9"/>
    <w:rsid w:val="00481859"/>
    <w:rsid w:val="00481B37"/>
    <w:rsid w:val="00481BC6"/>
    <w:rsid w:val="00481C8A"/>
    <w:rsid w:val="00482545"/>
    <w:rsid w:val="0048255A"/>
    <w:rsid w:val="00482653"/>
    <w:rsid w:val="00482780"/>
    <w:rsid w:val="004827E5"/>
    <w:rsid w:val="00482801"/>
    <w:rsid w:val="00482AC0"/>
    <w:rsid w:val="00482BFE"/>
    <w:rsid w:val="00482C7B"/>
    <w:rsid w:val="00482E1C"/>
    <w:rsid w:val="00482F0C"/>
    <w:rsid w:val="004833AE"/>
    <w:rsid w:val="00483531"/>
    <w:rsid w:val="004835DD"/>
    <w:rsid w:val="004839C1"/>
    <w:rsid w:val="00483CB4"/>
    <w:rsid w:val="00483D17"/>
    <w:rsid w:val="00483DC1"/>
    <w:rsid w:val="00483F45"/>
    <w:rsid w:val="004843EF"/>
    <w:rsid w:val="00484629"/>
    <w:rsid w:val="00484AA9"/>
    <w:rsid w:val="00484B40"/>
    <w:rsid w:val="00484CB7"/>
    <w:rsid w:val="00484CD5"/>
    <w:rsid w:val="00484EFA"/>
    <w:rsid w:val="00484F47"/>
    <w:rsid w:val="00484F7A"/>
    <w:rsid w:val="004850ED"/>
    <w:rsid w:val="004853E0"/>
    <w:rsid w:val="004856F7"/>
    <w:rsid w:val="00485AF0"/>
    <w:rsid w:val="00485B87"/>
    <w:rsid w:val="00485C48"/>
    <w:rsid w:val="00485D51"/>
    <w:rsid w:val="00485E56"/>
    <w:rsid w:val="00485FD6"/>
    <w:rsid w:val="0048602E"/>
    <w:rsid w:val="00486187"/>
    <w:rsid w:val="00486394"/>
    <w:rsid w:val="004863A1"/>
    <w:rsid w:val="004866BC"/>
    <w:rsid w:val="00486734"/>
    <w:rsid w:val="0048683D"/>
    <w:rsid w:val="00486A7B"/>
    <w:rsid w:val="00486C0A"/>
    <w:rsid w:val="00486CF9"/>
    <w:rsid w:val="00486E54"/>
    <w:rsid w:val="00486EF4"/>
    <w:rsid w:val="00486F79"/>
    <w:rsid w:val="004874CF"/>
    <w:rsid w:val="00487626"/>
    <w:rsid w:val="00487BA8"/>
    <w:rsid w:val="00487C6F"/>
    <w:rsid w:val="00487CE8"/>
    <w:rsid w:val="00487E0F"/>
    <w:rsid w:val="0049077D"/>
    <w:rsid w:val="00490AAE"/>
    <w:rsid w:val="00490BEB"/>
    <w:rsid w:val="00490E6E"/>
    <w:rsid w:val="004916B0"/>
    <w:rsid w:val="00491BB1"/>
    <w:rsid w:val="00491FC8"/>
    <w:rsid w:val="00492235"/>
    <w:rsid w:val="004923A2"/>
    <w:rsid w:val="004923A9"/>
    <w:rsid w:val="00492419"/>
    <w:rsid w:val="004928F0"/>
    <w:rsid w:val="00492D58"/>
    <w:rsid w:val="00493376"/>
    <w:rsid w:val="00493533"/>
    <w:rsid w:val="00493CD0"/>
    <w:rsid w:val="00493FCE"/>
    <w:rsid w:val="0049403E"/>
    <w:rsid w:val="00494564"/>
    <w:rsid w:val="00494673"/>
    <w:rsid w:val="00494741"/>
    <w:rsid w:val="00494B88"/>
    <w:rsid w:val="00494D00"/>
    <w:rsid w:val="00494D4B"/>
    <w:rsid w:val="00494D4D"/>
    <w:rsid w:val="00494DC9"/>
    <w:rsid w:val="00494E62"/>
    <w:rsid w:val="0049510C"/>
    <w:rsid w:val="00495678"/>
    <w:rsid w:val="0049578F"/>
    <w:rsid w:val="004958A6"/>
    <w:rsid w:val="00495A93"/>
    <w:rsid w:val="00495B22"/>
    <w:rsid w:val="00495D93"/>
    <w:rsid w:val="00495FD6"/>
    <w:rsid w:val="00495FF1"/>
    <w:rsid w:val="00496B77"/>
    <w:rsid w:val="00496CC5"/>
    <w:rsid w:val="00496D08"/>
    <w:rsid w:val="00497100"/>
    <w:rsid w:val="004971FC"/>
    <w:rsid w:val="00497450"/>
    <w:rsid w:val="00497A84"/>
    <w:rsid w:val="00497CB9"/>
    <w:rsid w:val="00497DAC"/>
    <w:rsid w:val="00497EE0"/>
    <w:rsid w:val="004A0896"/>
    <w:rsid w:val="004A0AA0"/>
    <w:rsid w:val="004A0AEC"/>
    <w:rsid w:val="004A0E8B"/>
    <w:rsid w:val="004A1FB4"/>
    <w:rsid w:val="004A2125"/>
    <w:rsid w:val="004A2129"/>
    <w:rsid w:val="004A22E6"/>
    <w:rsid w:val="004A239E"/>
    <w:rsid w:val="004A2AF6"/>
    <w:rsid w:val="004A3298"/>
    <w:rsid w:val="004A34A1"/>
    <w:rsid w:val="004A36A5"/>
    <w:rsid w:val="004A373F"/>
    <w:rsid w:val="004A376C"/>
    <w:rsid w:val="004A37EB"/>
    <w:rsid w:val="004A3841"/>
    <w:rsid w:val="004A3891"/>
    <w:rsid w:val="004A3CA2"/>
    <w:rsid w:val="004A3ECE"/>
    <w:rsid w:val="004A4066"/>
    <w:rsid w:val="004A4112"/>
    <w:rsid w:val="004A4176"/>
    <w:rsid w:val="004A433F"/>
    <w:rsid w:val="004A4360"/>
    <w:rsid w:val="004A448F"/>
    <w:rsid w:val="004A468B"/>
    <w:rsid w:val="004A48DC"/>
    <w:rsid w:val="004A4A57"/>
    <w:rsid w:val="004A4D3D"/>
    <w:rsid w:val="004A50C1"/>
    <w:rsid w:val="004A521A"/>
    <w:rsid w:val="004A525B"/>
    <w:rsid w:val="004A526F"/>
    <w:rsid w:val="004A52B3"/>
    <w:rsid w:val="004A568C"/>
    <w:rsid w:val="004A57FD"/>
    <w:rsid w:val="004A598D"/>
    <w:rsid w:val="004A6019"/>
    <w:rsid w:val="004A65EF"/>
    <w:rsid w:val="004A67C5"/>
    <w:rsid w:val="004A6C39"/>
    <w:rsid w:val="004A7150"/>
    <w:rsid w:val="004A7210"/>
    <w:rsid w:val="004A76A7"/>
    <w:rsid w:val="004A76F8"/>
    <w:rsid w:val="004A7823"/>
    <w:rsid w:val="004A7940"/>
    <w:rsid w:val="004A7D33"/>
    <w:rsid w:val="004A7D90"/>
    <w:rsid w:val="004A7DD0"/>
    <w:rsid w:val="004B03E5"/>
    <w:rsid w:val="004B03F3"/>
    <w:rsid w:val="004B05D4"/>
    <w:rsid w:val="004B0DA4"/>
    <w:rsid w:val="004B17DD"/>
    <w:rsid w:val="004B18E6"/>
    <w:rsid w:val="004B1A5E"/>
    <w:rsid w:val="004B1B9F"/>
    <w:rsid w:val="004B1D2F"/>
    <w:rsid w:val="004B1D97"/>
    <w:rsid w:val="004B1EEF"/>
    <w:rsid w:val="004B1F3A"/>
    <w:rsid w:val="004B2010"/>
    <w:rsid w:val="004B203F"/>
    <w:rsid w:val="004B215D"/>
    <w:rsid w:val="004B25C5"/>
    <w:rsid w:val="004B26BB"/>
    <w:rsid w:val="004B29C9"/>
    <w:rsid w:val="004B2AD6"/>
    <w:rsid w:val="004B2D9A"/>
    <w:rsid w:val="004B2DF3"/>
    <w:rsid w:val="004B2FBC"/>
    <w:rsid w:val="004B31B4"/>
    <w:rsid w:val="004B322E"/>
    <w:rsid w:val="004B3387"/>
    <w:rsid w:val="004B381D"/>
    <w:rsid w:val="004B3A11"/>
    <w:rsid w:val="004B3D5A"/>
    <w:rsid w:val="004B3D83"/>
    <w:rsid w:val="004B3E43"/>
    <w:rsid w:val="004B3F29"/>
    <w:rsid w:val="004B419A"/>
    <w:rsid w:val="004B4675"/>
    <w:rsid w:val="004B46BF"/>
    <w:rsid w:val="004B4763"/>
    <w:rsid w:val="004B47AB"/>
    <w:rsid w:val="004B47B7"/>
    <w:rsid w:val="004B480F"/>
    <w:rsid w:val="004B4B11"/>
    <w:rsid w:val="004B4C1C"/>
    <w:rsid w:val="004B5084"/>
    <w:rsid w:val="004B53FB"/>
    <w:rsid w:val="004B57EF"/>
    <w:rsid w:val="004B5A06"/>
    <w:rsid w:val="004B5A6F"/>
    <w:rsid w:val="004B5DBF"/>
    <w:rsid w:val="004B5E33"/>
    <w:rsid w:val="004B60BA"/>
    <w:rsid w:val="004B61CD"/>
    <w:rsid w:val="004B6556"/>
    <w:rsid w:val="004B6757"/>
    <w:rsid w:val="004B67B3"/>
    <w:rsid w:val="004B67CB"/>
    <w:rsid w:val="004B6E9D"/>
    <w:rsid w:val="004B7281"/>
    <w:rsid w:val="004B73BA"/>
    <w:rsid w:val="004B769B"/>
    <w:rsid w:val="004B7A21"/>
    <w:rsid w:val="004B7AA4"/>
    <w:rsid w:val="004B7B5F"/>
    <w:rsid w:val="004B7C64"/>
    <w:rsid w:val="004B7CEC"/>
    <w:rsid w:val="004C0141"/>
    <w:rsid w:val="004C026B"/>
    <w:rsid w:val="004C0361"/>
    <w:rsid w:val="004C03A0"/>
    <w:rsid w:val="004C05D1"/>
    <w:rsid w:val="004C089C"/>
    <w:rsid w:val="004C09F7"/>
    <w:rsid w:val="004C0B92"/>
    <w:rsid w:val="004C0E17"/>
    <w:rsid w:val="004C0F21"/>
    <w:rsid w:val="004C1045"/>
    <w:rsid w:val="004C10D2"/>
    <w:rsid w:val="004C1548"/>
    <w:rsid w:val="004C19E1"/>
    <w:rsid w:val="004C1A5D"/>
    <w:rsid w:val="004C1D81"/>
    <w:rsid w:val="004C1E51"/>
    <w:rsid w:val="004C251B"/>
    <w:rsid w:val="004C2A73"/>
    <w:rsid w:val="004C33B1"/>
    <w:rsid w:val="004C3506"/>
    <w:rsid w:val="004C3735"/>
    <w:rsid w:val="004C378A"/>
    <w:rsid w:val="004C37B1"/>
    <w:rsid w:val="004C380F"/>
    <w:rsid w:val="004C3A57"/>
    <w:rsid w:val="004C3B76"/>
    <w:rsid w:val="004C3D1D"/>
    <w:rsid w:val="004C3E42"/>
    <w:rsid w:val="004C40A3"/>
    <w:rsid w:val="004C41ED"/>
    <w:rsid w:val="004C4335"/>
    <w:rsid w:val="004C4596"/>
    <w:rsid w:val="004C498D"/>
    <w:rsid w:val="004C4B49"/>
    <w:rsid w:val="004C4C68"/>
    <w:rsid w:val="004C52D3"/>
    <w:rsid w:val="004C549B"/>
    <w:rsid w:val="004C54A9"/>
    <w:rsid w:val="004C571E"/>
    <w:rsid w:val="004C5C39"/>
    <w:rsid w:val="004C5CB9"/>
    <w:rsid w:val="004C5F49"/>
    <w:rsid w:val="004C604C"/>
    <w:rsid w:val="004C6159"/>
    <w:rsid w:val="004C6596"/>
    <w:rsid w:val="004C6ABA"/>
    <w:rsid w:val="004C6BEC"/>
    <w:rsid w:val="004C6C31"/>
    <w:rsid w:val="004C6C32"/>
    <w:rsid w:val="004C6E7B"/>
    <w:rsid w:val="004C6F98"/>
    <w:rsid w:val="004C70AB"/>
    <w:rsid w:val="004C7229"/>
    <w:rsid w:val="004C7519"/>
    <w:rsid w:val="004C75CB"/>
    <w:rsid w:val="004C782D"/>
    <w:rsid w:val="004C7B45"/>
    <w:rsid w:val="004C7B46"/>
    <w:rsid w:val="004C7D4C"/>
    <w:rsid w:val="004C7DCC"/>
    <w:rsid w:val="004C7E4E"/>
    <w:rsid w:val="004D052E"/>
    <w:rsid w:val="004D0DBA"/>
    <w:rsid w:val="004D0E0E"/>
    <w:rsid w:val="004D13AC"/>
    <w:rsid w:val="004D1491"/>
    <w:rsid w:val="004D1BAA"/>
    <w:rsid w:val="004D1BCF"/>
    <w:rsid w:val="004D1D29"/>
    <w:rsid w:val="004D1FDA"/>
    <w:rsid w:val="004D22DA"/>
    <w:rsid w:val="004D242C"/>
    <w:rsid w:val="004D2504"/>
    <w:rsid w:val="004D275E"/>
    <w:rsid w:val="004D29D4"/>
    <w:rsid w:val="004D2ECE"/>
    <w:rsid w:val="004D2F69"/>
    <w:rsid w:val="004D2FA8"/>
    <w:rsid w:val="004D30FD"/>
    <w:rsid w:val="004D3156"/>
    <w:rsid w:val="004D33FD"/>
    <w:rsid w:val="004D349B"/>
    <w:rsid w:val="004D349D"/>
    <w:rsid w:val="004D3773"/>
    <w:rsid w:val="004D3BEC"/>
    <w:rsid w:val="004D3DD4"/>
    <w:rsid w:val="004D3F10"/>
    <w:rsid w:val="004D4303"/>
    <w:rsid w:val="004D4382"/>
    <w:rsid w:val="004D4408"/>
    <w:rsid w:val="004D4511"/>
    <w:rsid w:val="004D452F"/>
    <w:rsid w:val="004D45D8"/>
    <w:rsid w:val="004D47BF"/>
    <w:rsid w:val="004D4831"/>
    <w:rsid w:val="004D490E"/>
    <w:rsid w:val="004D4EAA"/>
    <w:rsid w:val="004D4F3E"/>
    <w:rsid w:val="004D5172"/>
    <w:rsid w:val="004D529E"/>
    <w:rsid w:val="004D549E"/>
    <w:rsid w:val="004D580A"/>
    <w:rsid w:val="004D5D79"/>
    <w:rsid w:val="004D60DE"/>
    <w:rsid w:val="004D64A3"/>
    <w:rsid w:val="004D6764"/>
    <w:rsid w:val="004D688E"/>
    <w:rsid w:val="004D68AE"/>
    <w:rsid w:val="004D68B4"/>
    <w:rsid w:val="004D6C0D"/>
    <w:rsid w:val="004D6E65"/>
    <w:rsid w:val="004D7054"/>
    <w:rsid w:val="004D70FE"/>
    <w:rsid w:val="004D74F9"/>
    <w:rsid w:val="004D787A"/>
    <w:rsid w:val="004D7986"/>
    <w:rsid w:val="004D79F6"/>
    <w:rsid w:val="004D7C94"/>
    <w:rsid w:val="004D7E11"/>
    <w:rsid w:val="004D7FE5"/>
    <w:rsid w:val="004E03C8"/>
    <w:rsid w:val="004E064D"/>
    <w:rsid w:val="004E0A4C"/>
    <w:rsid w:val="004E0CFE"/>
    <w:rsid w:val="004E0F22"/>
    <w:rsid w:val="004E1003"/>
    <w:rsid w:val="004E10F1"/>
    <w:rsid w:val="004E10F3"/>
    <w:rsid w:val="004E11E9"/>
    <w:rsid w:val="004E1344"/>
    <w:rsid w:val="004E1836"/>
    <w:rsid w:val="004E197D"/>
    <w:rsid w:val="004E1E51"/>
    <w:rsid w:val="004E1F29"/>
    <w:rsid w:val="004E1F2B"/>
    <w:rsid w:val="004E220B"/>
    <w:rsid w:val="004E2720"/>
    <w:rsid w:val="004E2938"/>
    <w:rsid w:val="004E2A5A"/>
    <w:rsid w:val="004E2D95"/>
    <w:rsid w:val="004E319B"/>
    <w:rsid w:val="004E3A7E"/>
    <w:rsid w:val="004E3AFD"/>
    <w:rsid w:val="004E499B"/>
    <w:rsid w:val="004E4ABA"/>
    <w:rsid w:val="004E4CD8"/>
    <w:rsid w:val="004E5057"/>
    <w:rsid w:val="004E5385"/>
    <w:rsid w:val="004E538A"/>
    <w:rsid w:val="004E5440"/>
    <w:rsid w:val="004E5495"/>
    <w:rsid w:val="004E5504"/>
    <w:rsid w:val="004E5818"/>
    <w:rsid w:val="004E5831"/>
    <w:rsid w:val="004E58FF"/>
    <w:rsid w:val="004E59D2"/>
    <w:rsid w:val="004E5F37"/>
    <w:rsid w:val="004E5F45"/>
    <w:rsid w:val="004E6234"/>
    <w:rsid w:val="004E6323"/>
    <w:rsid w:val="004E63D5"/>
    <w:rsid w:val="004E66E5"/>
    <w:rsid w:val="004E6969"/>
    <w:rsid w:val="004E6ADD"/>
    <w:rsid w:val="004E6E34"/>
    <w:rsid w:val="004E6E43"/>
    <w:rsid w:val="004E6E84"/>
    <w:rsid w:val="004E7128"/>
    <w:rsid w:val="004E725D"/>
    <w:rsid w:val="004E78A0"/>
    <w:rsid w:val="004E7E3C"/>
    <w:rsid w:val="004F00A1"/>
    <w:rsid w:val="004F07A6"/>
    <w:rsid w:val="004F102F"/>
    <w:rsid w:val="004F1235"/>
    <w:rsid w:val="004F1271"/>
    <w:rsid w:val="004F1272"/>
    <w:rsid w:val="004F136F"/>
    <w:rsid w:val="004F137B"/>
    <w:rsid w:val="004F1623"/>
    <w:rsid w:val="004F166B"/>
    <w:rsid w:val="004F18FB"/>
    <w:rsid w:val="004F1F5D"/>
    <w:rsid w:val="004F20FF"/>
    <w:rsid w:val="004F2106"/>
    <w:rsid w:val="004F225F"/>
    <w:rsid w:val="004F239F"/>
    <w:rsid w:val="004F24C0"/>
    <w:rsid w:val="004F25B3"/>
    <w:rsid w:val="004F2A6F"/>
    <w:rsid w:val="004F2B96"/>
    <w:rsid w:val="004F2C9B"/>
    <w:rsid w:val="004F31AB"/>
    <w:rsid w:val="004F352A"/>
    <w:rsid w:val="004F38C3"/>
    <w:rsid w:val="004F3DD5"/>
    <w:rsid w:val="004F3DDA"/>
    <w:rsid w:val="004F3E2D"/>
    <w:rsid w:val="004F44FA"/>
    <w:rsid w:val="004F4528"/>
    <w:rsid w:val="004F4585"/>
    <w:rsid w:val="004F45F8"/>
    <w:rsid w:val="004F49ED"/>
    <w:rsid w:val="004F4E8F"/>
    <w:rsid w:val="004F4F78"/>
    <w:rsid w:val="004F50BA"/>
    <w:rsid w:val="004F5150"/>
    <w:rsid w:val="004F519B"/>
    <w:rsid w:val="004F542D"/>
    <w:rsid w:val="004F54D8"/>
    <w:rsid w:val="004F5845"/>
    <w:rsid w:val="004F5A3E"/>
    <w:rsid w:val="004F5A7C"/>
    <w:rsid w:val="004F5DA7"/>
    <w:rsid w:val="004F5F52"/>
    <w:rsid w:val="004F5FAB"/>
    <w:rsid w:val="004F6339"/>
    <w:rsid w:val="004F63EF"/>
    <w:rsid w:val="004F6421"/>
    <w:rsid w:val="004F6725"/>
    <w:rsid w:val="004F6A1D"/>
    <w:rsid w:val="004F6A7C"/>
    <w:rsid w:val="004F6A8B"/>
    <w:rsid w:val="004F6BDC"/>
    <w:rsid w:val="004F6DD6"/>
    <w:rsid w:val="004F6FF5"/>
    <w:rsid w:val="004F706B"/>
    <w:rsid w:val="004F7290"/>
    <w:rsid w:val="004F74F5"/>
    <w:rsid w:val="004F7765"/>
    <w:rsid w:val="004F78D7"/>
    <w:rsid w:val="004F7CA4"/>
    <w:rsid w:val="004F7EBB"/>
    <w:rsid w:val="004F7ED1"/>
    <w:rsid w:val="004F7FC1"/>
    <w:rsid w:val="005000B8"/>
    <w:rsid w:val="0050010D"/>
    <w:rsid w:val="0050021D"/>
    <w:rsid w:val="0050026C"/>
    <w:rsid w:val="005007CB"/>
    <w:rsid w:val="005007EC"/>
    <w:rsid w:val="0050080C"/>
    <w:rsid w:val="00500BC8"/>
    <w:rsid w:val="005015CE"/>
    <w:rsid w:val="00501667"/>
    <w:rsid w:val="00501847"/>
    <w:rsid w:val="00501B69"/>
    <w:rsid w:val="00501BDE"/>
    <w:rsid w:val="00501D39"/>
    <w:rsid w:val="005020E7"/>
    <w:rsid w:val="005025BE"/>
    <w:rsid w:val="005028A5"/>
    <w:rsid w:val="00502945"/>
    <w:rsid w:val="00502A53"/>
    <w:rsid w:val="00502B61"/>
    <w:rsid w:val="00502DBA"/>
    <w:rsid w:val="00502F28"/>
    <w:rsid w:val="005031A4"/>
    <w:rsid w:val="00503305"/>
    <w:rsid w:val="005037AB"/>
    <w:rsid w:val="00503920"/>
    <w:rsid w:val="00503D24"/>
    <w:rsid w:val="00503D7D"/>
    <w:rsid w:val="00503FB3"/>
    <w:rsid w:val="00504334"/>
    <w:rsid w:val="00504425"/>
    <w:rsid w:val="00504550"/>
    <w:rsid w:val="005045D8"/>
    <w:rsid w:val="00504618"/>
    <w:rsid w:val="0050481D"/>
    <w:rsid w:val="00504884"/>
    <w:rsid w:val="005049DA"/>
    <w:rsid w:val="00504D59"/>
    <w:rsid w:val="00504DD4"/>
    <w:rsid w:val="00504E6A"/>
    <w:rsid w:val="00504F65"/>
    <w:rsid w:val="0050501D"/>
    <w:rsid w:val="005053FA"/>
    <w:rsid w:val="0050563E"/>
    <w:rsid w:val="005056AF"/>
    <w:rsid w:val="00505956"/>
    <w:rsid w:val="00505A58"/>
    <w:rsid w:val="005068C1"/>
    <w:rsid w:val="00506D01"/>
    <w:rsid w:val="0050706B"/>
    <w:rsid w:val="00507225"/>
    <w:rsid w:val="005073C2"/>
    <w:rsid w:val="00507AE5"/>
    <w:rsid w:val="00507B3F"/>
    <w:rsid w:val="00507BDE"/>
    <w:rsid w:val="00507D80"/>
    <w:rsid w:val="00507EAD"/>
    <w:rsid w:val="00507EF8"/>
    <w:rsid w:val="00510071"/>
    <w:rsid w:val="005108DB"/>
    <w:rsid w:val="00510C7F"/>
    <w:rsid w:val="00511D30"/>
    <w:rsid w:val="00511F14"/>
    <w:rsid w:val="00512011"/>
    <w:rsid w:val="00512191"/>
    <w:rsid w:val="005122AC"/>
    <w:rsid w:val="0051277E"/>
    <w:rsid w:val="005129C5"/>
    <w:rsid w:val="00512C11"/>
    <w:rsid w:val="00512D05"/>
    <w:rsid w:val="00512D28"/>
    <w:rsid w:val="00512D96"/>
    <w:rsid w:val="00512EAC"/>
    <w:rsid w:val="00513028"/>
    <w:rsid w:val="00513311"/>
    <w:rsid w:val="00513361"/>
    <w:rsid w:val="005133CE"/>
    <w:rsid w:val="00513546"/>
    <w:rsid w:val="0051363D"/>
    <w:rsid w:val="00513735"/>
    <w:rsid w:val="005138B3"/>
    <w:rsid w:val="00514154"/>
    <w:rsid w:val="00514178"/>
    <w:rsid w:val="00514391"/>
    <w:rsid w:val="00514456"/>
    <w:rsid w:val="0051451E"/>
    <w:rsid w:val="0051494A"/>
    <w:rsid w:val="005149BC"/>
    <w:rsid w:val="005149DB"/>
    <w:rsid w:val="00514A95"/>
    <w:rsid w:val="00514B53"/>
    <w:rsid w:val="00514C3F"/>
    <w:rsid w:val="00514EFE"/>
    <w:rsid w:val="00515B23"/>
    <w:rsid w:val="00515EFC"/>
    <w:rsid w:val="0051619E"/>
    <w:rsid w:val="0051626F"/>
    <w:rsid w:val="00516329"/>
    <w:rsid w:val="005163BA"/>
    <w:rsid w:val="005165C7"/>
    <w:rsid w:val="005165DB"/>
    <w:rsid w:val="0051682C"/>
    <w:rsid w:val="00516C24"/>
    <w:rsid w:val="00516C6F"/>
    <w:rsid w:val="00516F2E"/>
    <w:rsid w:val="00516F42"/>
    <w:rsid w:val="0051715F"/>
    <w:rsid w:val="00517925"/>
    <w:rsid w:val="00517DAF"/>
    <w:rsid w:val="0052030C"/>
    <w:rsid w:val="00520439"/>
    <w:rsid w:val="00520507"/>
    <w:rsid w:val="00520592"/>
    <w:rsid w:val="0052127F"/>
    <w:rsid w:val="00521344"/>
    <w:rsid w:val="005213AF"/>
    <w:rsid w:val="00521574"/>
    <w:rsid w:val="00521823"/>
    <w:rsid w:val="00521B2D"/>
    <w:rsid w:val="00521BD9"/>
    <w:rsid w:val="00521E11"/>
    <w:rsid w:val="00521F13"/>
    <w:rsid w:val="005223B6"/>
    <w:rsid w:val="00522452"/>
    <w:rsid w:val="00522477"/>
    <w:rsid w:val="005226CF"/>
    <w:rsid w:val="005227AC"/>
    <w:rsid w:val="00522BFA"/>
    <w:rsid w:val="00522E7A"/>
    <w:rsid w:val="005233FC"/>
    <w:rsid w:val="00523491"/>
    <w:rsid w:val="005235C6"/>
    <w:rsid w:val="0052380F"/>
    <w:rsid w:val="00523985"/>
    <w:rsid w:val="00523AD7"/>
    <w:rsid w:val="00523D8D"/>
    <w:rsid w:val="00523EB0"/>
    <w:rsid w:val="0052410E"/>
    <w:rsid w:val="0052445E"/>
    <w:rsid w:val="00524485"/>
    <w:rsid w:val="00524490"/>
    <w:rsid w:val="00524B85"/>
    <w:rsid w:val="00524C0A"/>
    <w:rsid w:val="00524C95"/>
    <w:rsid w:val="00524D12"/>
    <w:rsid w:val="00524F1A"/>
    <w:rsid w:val="005250E7"/>
    <w:rsid w:val="0052540B"/>
    <w:rsid w:val="0052568B"/>
    <w:rsid w:val="00525A47"/>
    <w:rsid w:val="00525D65"/>
    <w:rsid w:val="00525E33"/>
    <w:rsid w:val="0052630B"/>
    <w:rsid w:val="00526424"/>
    <w:rsid w:val="005269E9"/>
    <w:rsid w:val="00526B0F"/>
    <w:rsid w:val="00526BB7"/>
    <w:rsid w:val="00526E1C"/>
    <w:rsid w:val="005272AB"/>
    <w:rsid w:val="00527606"/>
    <w:rsid w:val="0052761F"/>
    <w:rsid w:val="00527CD5"/>
    <w:rsid w:val="00527F24"/>
    <w:rsid w:val="00527F5A"/>
    <w:rsid w:val="005301F1"/>
    <w:rsid w:val="00530456"/>
    <w:rsid w:val="00530630"/>
    <w:rsid w:val="00530756"/>
    <w:rsid w:val="00530B13"/>
    <w:rsid w:val="00530B9E"/>
    <w:rsid w:val="00530E24"/>
    <w:rsid w:val="00530F3D"/>
    <w:rsid w:val="00530F68"/>
    <w:rsid w:val="00530FA7"/>
    <w:rsid w:val="005313F0"/>
    <w:rsid w:val="0053153C"/>
    <w:rsid w:val="005315BB"/>
    <w:rsid w:val="005317D5"/>
    <w:rsid w:val="00531A9C"/>
    <w:rsid w:val="00531AC5"/>
    <w:rsid w:val="00531CA7"/>
    <w:rsid w:val="00531D53"/>
    <w:rsid w:val="00531DD0"/>
    <w:rsid w:val="00531F76"/>
    <w:rsid w:val="00532335"/>
    <w:rsid w:val="00532857"/>
    <w:rsid w:val="00532DF0"/>
    <w:rsid w:val="00532EC6"/>
    <w:rsid w:val="005330FD"/>
    <w:rsid w:val="00533169"/>
    <w:rsid w:val="005333A9"/>
    <w:rsid w:val="00533433"/>
    <w:rsid w:val="00533460"/>
    <w:rsid w:val="00533515"/>
    <w:rsid w:val="005335EA"/>
    <w:rsid w:val="00533A90"/>
    <w:rsid w:val="00533C36"/>
    <w:rsid w:val="00533D7E"/>
    <w:rsid w:val="005340EF"/>
    <w:rsid w:val="005341E1"/>
    <w:rsid w:val="0053461A"/>
    <w:rsid w:val="00534646"/>
    <w:rsid w:val="005347DE"/>
    <w:rsid w:val="005348A2"/>
    <w:rsid w:val="00534C7B"/>
    <w:rsid w:val="00534EFA"/>
    <w:rsid w:val="00534FF0"/>
    <w:rsid w:val="0053567D"/>
    <w:rsid w:val="005356B5"/>
    <w:rsid w:val="005356F7"/>
    <w:rsid w:val="0053575B"/>
    <w:rsid w:val="00535B59"/>
    <w:rsid w:val="00535C79"/>
    <w:rsid w:val="00535E04"/>
    <w:rsid w:val="0053605C"/>
    <w:rsid w:val="005361AC"/>
    <w:rsid w:val="005361B4"/>
    <w:rsid w:val="005361E0"/>
    <w:rsid w:val="005362C9"/>
    <w:rsid w:val="00536743"/>
    <w:rsid w:val="005367B9"/>
    <w:rsid w:val="005367E1"/>
    <w:rsid w:val="00536A0C"/>
    <w:rsid w:val="00536A79"/>
    <w:rsid w:val="00536B35"/>
    <w:rsid w:val="00536E44"/>
    <w:rsid w:val="00536EBA"/>
    <w:rsid w:val="005370F4"/>
    <w:rsid w:val="00537285"/>
    <w:rsid w:val="0053729D"/>
    <w:rsid w:val="00537355"/>
    <w:rsid w:val="00537686"/>
    <w:rsid w:val="005377A7"/>
    <w:rsid w:val="00537C50"/>
    <w:rsid w:val="00537DE8"/>
    <w:rsid w:val="00537F1A"/>
    <w:rsid w:val="005401F3"/>
    <w:rsid w:val="005402B2"/>
    <w:rsid w:val="005402C8"/>
    <w:rsid w:val="005405A9"/>
    <w:rsid w:val="00541503"/>
    <w:rsid w:val="00541C53"/>
    <w:rsid w:val="00541F32"/>
    <w:rsid w:val="005420E5"/>
    <w:rsid w:val="00542226"/>
    <w:rsid w:val="00542A86"/>
    <w:rsid w:val="00542B4E"/>
    <w:rsid w:val="00542BA2"/>
    <w:rsid w:val="00542BF8"/>
    <w:rsid w:val="00542CA0"/>
    <w:rsid w:val="00542CD8"/>
    <w:rsid w:val="00542DC2"/>
    <w:rsid w:val="00542FD4"/>
    <w:rsid w:val="00543456"/>
    <w:rsid w:val="00543510"/>
    <w:rsid w:val="0054351F"/>
    <w:rsid w:val="0054352A"/>
    <w:rsid w:val="005437DB"/>
    <w:rsid w:val="0054395E"/>
    <w:rsid w:val="005439E2"/>
    <w:rsid w:val="00543D36"/>
    <w:rsid w:val="00543EB7"/>
    <w:rsid w:val="00544178"/>
    <w:rsid w:val="00544194"/>
    <w:rsid w:val="00544528"/>
    <w:rsid w:val="005445C1"/>
    <w:rsid w:val="005448C8"/>
    <w:rsid w:val="00544DEF"/>
    <w:rsid w:val="00545193"/>
    <w:rsid w:val="0054556A"/>
    <w:rsid w:val="00545737"/>
    <w:rsid w:val="005459F5"/>
    <w:rsid w:val="00545A33"/>
    <w:rsid w:val="00545C1B"/>
    <w:rsid w:val="00545C6A"/>
    <w:rsid w:val="00546237"/>
    <w:rsid w:val="00546373"/>
    <w:rsid w:val="005463E0"/>
    <w:rsid w:val="00546706"/>
    <w:rsid w:val="0054692D"/>
    <w:rsid w:val="00546953"/>
    <w:rsid w:val="00546A36"/>
    <w:rsid w:val="00546CF2"/>
    <w:rsid w:val="00546DB5"/>
    <w:rsid w:val="0054743C"/>
    <w:rsid w:val="00547587"/>
    <w:rsid w:val="005476DC"/>
    <w:rsid w:val="0054782A"/>
    <w:rsid w:val="00547C1F"/>
    <w:rsid w:val="00550285"/>
    <w:rsid w:val="0055068A"/>
    <w:rsid w:val="00550774"/>
    <w:rsid w:val="00550A7B"/>
    <w:rsid w:val="00550CB1"/>
    <w:rsid w:val="00550CEE"/>
    <w:rsid w:val="00550E4C"/>
    <w:rsid w:val="00550F64"/>
    <w:rsid w:val="00550F7E"/>
    <w:rsid w:val="0055151B"/>
    <w:rsid w:val="00551CAC"/>
    <w:rsid w:val="00551E11"/>
    <w:rsid w:val="00551EA1"/>
    <w:rsid w:val="00551ED2"/>
    <w:rsid w:val="00552038"/>
    <w:rsid w:val="0055227E"/>
    <w:rsid w:val="00552284"/>
    <w:rsid w:val="00552804"/>
    <w:rsid w:val="00552949"/>
    <w:rsid w:val="00552B3E"/>
    <w:rsid w:val="00552B63"/>
    <w:rsid w:val="00553225"/>
    <w:rsid w:val="005532AC"/>
    <w:rsid w:val="005534C2"/>
    <w:rsid w:val="00553702"/>
    <w:rsid w:val="00553785"/>
    <w:rsid w:val="0055391D"/>
    <w:rsid w:val="00553BC0"/>
    <w:rsid w:val="00553F84"/>
    <w:rsid w:val="00554125"/>
    <w:rsid w:val="00554335"/>
    <w:rsid w:val="005545E0"/>
    <w:rsid w:val="005547AF"/>
    <w:rsid w:val="00554B70"/>
    <w:rsid w:val="00555038"/>
    <w:rsid w:val="00555102"/>
    <w:rsid w:val="00555BA6"/>
    <w:rsid w:val="00555C7B"/>
    <w:rsid w:val="00556272"/>
    <w:rsid w:val="00556EA6"/>
    <w:rsid w:val="00556EB3"/>
    <w:rsid w:val="0055709F"/>
    <w:rsid w:val="00557265"/>
    <w:rsid w:val="005573E4"/>
    <w:rsid w:val="005573EB"/>
    <w:rsid w:val="005579ED"/>
    <w:rsid w:val="00557ADA"/>
    <w:rsid w:val="00557B36"/>
    <w:rsid w:val="00557D3C"/>
    <w:rsid w:val="00557D7E"/>
    <w:rsid w:val="00557F49"/>
    <w:rsid w:val="005602FC"/>
    <w:rsid w:val="00560815"/>
    <w:rsid w:val="00560968"/>
    <w:rsid w:val="00560A3B"/>
    <w:rsid w:val="00560AFF"/>
    <w:rsid w:val="00560B71"/>
    <w:rsid w:val="00560E4F"/>
    <w:rsid w:val="00560EDC"/>
    <w:rsid w:val="00560F14"/>
    <w:rsid w:val="0056115B"/>
    <w:rsid w:val="00561318"/>
    <w:rsid w:val="005614EC"/>
    <w:rsid w:val="00561B06"/>
    <w:rsid w:val="005621BC"/>
    <w:rsid w:val="00562213"/>
    <w:rsid w:val="00562634"/>
    <w:rsid w:val="0056277D"/>
    <w:rsid w:val="005627D1"/>
    <w:rsid w:val="005627EF"/>
    <w:rsid w:val="005629E8"/>
    <w:rsid w:val="00562A7D"/>
    <w:rsid w:val="00562C73"/>
    <w:rsid w:val="00562FB0"/>
    <w:rsid w:val="0056322C"/>
    <w:rsid w:val="005634C2"/>
    <w:rsid w:val="00563693"/>
    <w:rsid w:val="00563A32"/>
    <w:rsid w:val="00563CE1"/>
    <w:rsid w:val="00563E0C"/>
    <w:rsid w:val="00563FD3"/>
    <w:rsid w:val="005640E9"/>
    <w:rsid w:val="00564103"/>
    <w:rsid w:val="00564120"/>
    <w:rsid w:val="00564132"/>
    <w:rsid w:val="00564249"/>
    <w:rsid w:val="0056437E"/>
    <w:rsid w:val="005646BF"/>
    <w:rsid w:val="00564ABC"/>
    <w:rsid w:val="00564CD5"/>
    <w:rsid w:val="00564CF0"/>
    <w:rsid w:val="00564FD0"/>
    <w:rsid w:val="00565169"/>
    <w:rsid w:val="005653EC"/>
    <w:rsid w:val="00565768"/>
    <w:rsid w:val="005658D3"/>
    <w:rsid w:val="00565C57"/>
    <w:rsid w:val="00565DEC"/>
    <w:rsid w:val="00565EE0"/>
    <w:rsid w:val="00566169"/>
    <w:rsid w:val="0056619A"/>
    <w:rsid w:val="005663B2"/>
    <w:rsid w:val="00566577"/>
    <w:rsid w:val="005665FA"/>
    <w:rsid w:val="00566659"/>
    <w:rsid w:val="005667A4"/>
    <w:rsid w:val="005668E0"/>
    <w:rsid w:val="0056696F"/>
    <w:rsid w:val="00566E45"/>
    <w:rsid w:val="00566E71"/>
    <w:rsid w:val="005676B6"/>
    <w:rsid w:val="00567774"/>
    <w:rsid w:val="005678A0"/>
    <w:rsid w:val="00567BD8"/>
    <w:rsid w:val="00567C1E"/>
    <w:rsid w:val="00567C9B"/>
    <w:rsid w:val="00567DA4"/>
    <w:rsid w:val="00567DDC"/>
    <w:rsid w:val="00567ECA"/>
    <w:rsid w:val="00567FC9"/>
    <w:rsid w:val="00567FF5"/>
    <w:rsid w:val="005702FD"/>
    <w:rsid w:val="00570499"/>
    <w:rsid w:val="00570660"/>
    <w:rsid w:val="005711A3"/>
    <w:rsid w:val="005711E0"/>
    <w:rsid w:val="005712A4"/>
    <w:rsid w:val="005712AB"/>
    <w:rsid w:val="005716C7"/>
    <w:rsid w:val="005717BE"/>
    <w:rsid w:val="0057191D"/>
    <w:rsid w:val="00571C56"/>
    <w:rsid w:val="00571C93"/>
    <w:rsid w:val="00571F36"/>
    <w:rsid w:val="00572165"/>
    <w:rsid w:val="005726D9"/>
    <w:rsid w:val="00572725"/>
    <w:rsid w:val="00572CA0"/>
    <w:rsid w:val="00572D4F"/>
    <w:rsid w:val="00572DDA"/>
    <w:rsid w:val="00572DEE"/>
    <w:rsid w:val="00573327"/>
    <w:rsid w:val="005736AF"/>
    <w:rsid w:val="00573701"/>
    <w:rsid w:val="00573777"/>
    <w:rsid w:val="00573995"/>
    <w:rsid w:val="005739C3"/>
    <w:rsid w:val="00573DEE"/>
    <w:rsid w:val="00574299"/>
    <w:rsid w:val="005745CF"/>
    <w:rsid w:val="005745D6"/>
    <w:rsid w:val="00574661"/>
    <w:rsid w:val="005748F8"/>
    <w:rsid w:val="00574B24"/>
    <w:rsid w:val="00574B2B"/>
    <w:rsid w:val="00574EAF"/>
    <w:rsid w:val="0057533F"/>
    <w:rsid w:val="005754AE"/>
    <w:rsid w:val="005754D5"/>
    <w:rsid w:val="00575582"/>
    <w:rsid w:val="005758B8"/>
    <w:rsid w:val="00575F48"/>
    <w:rsid w:val="00575FE3"/>
    <w:rsid w:val="005761DC"/>
    <w:rsid w:val="00576536"/>
    <w:rsid w:val="005765C6"/>
    <w:rsid w:val="00576621"/>
    <w:rsid w:val="0057689A"/>
    <w:rsid w:val="00576AF0"/>
    <w:rsid w:val="00576AFF"/>
    <w:rsid w:val="00576C95"/>
    <w:rsid w:val="005771B1"/>
    <w:rsid w:val="0057739B"/>
    <w:rsid w:val="005776C6"/>
    <w:rsid w:val="005776E1"/>
    <w:rsid w:val="00577747"/>
    <w:rsid w:val="005777B2"/>
    <w:rsid w:val="00577D93"/>
    <w:rsid w:val="00580377"/>
    <w:rsid w:val="00580408"/>
    <w:rsid w:val="00580735"/>
    <w:rsid w:val="005810D1"/>
    <w:rsid w:val="0058130C"/>
    <w:rsid w:val="005814AF"/>
    <w:rsid w:val="005818C3"/>
    <w:rsid w:val="00581FF8"/>
    <w:rsid w:val="00582193"/>
    <w:rsid w:val="00582462"/>
    <w:rsid w:val="00582685"/>
    <w:rsid w:val="0058268C"/>
    <w:rsid w:val="00582B07"/>
    <w:rsid w:val="00582E0B"/>
    <w:rsid w:val="00582EB5"/>
    <w:rsid w:val="00582FE0"/>
    <w:rsid w:val="0058329F"/>
    <w:rsid w:val="0058351E"/>
    <w:rsid w:val="005835D0"/>
    <w:rsid w:val="005835FF"/>
    <w:rsid w:val="00583861"/>
    <w:rsid w:val="0058409A"/>
    <w:rsid w:val="00584281"/>
    <w:rsid w:val="005842C4"/>
    <w:rsid w:val="0058437E"/>
    <w:rsid w:val="00584573"/>
    <w:rsid w:val="00584609"/>
    <w:rsid w:val="005846DA"/>
    <w:rsid w:val="005847B0"/>
    <w:rsid w:val="005847BB"/>
    <w:rsid w:val="0058483C"/>
    <w:rsid w:val="00584852"/>
    <w:rsid w:val="00584940"/>
    <w:rsid w:val="00584979"/>
    <w:rsid w:val="00584BCA"/>
    <w:rsid w:val="005855EB"/>
    <w:rsid w:val="00585850"/>
    <w:rsid w:val="0058597A"/>
    <w:rsid w:val="00585BC0"/>
    <w:rsid w:val="00585C49"/>
    <w:rsid w:val="00585CAD"/>
    <w:rsid w:val="00585D85"/>
    <w:rsid w:val="00585EF6"/>
    <w:rsid w:val="0058659E"/>
    <w:rsid w:val="0058694E"/>
    <w:rsid w:val="005876E0"/>
    <w:rsid w:val="005876E2"/>
    <w:rsid w:val="005877A3"/>
    <w:rsid w:val="005877D8"/>
    <w:rsid w:val="005878CB"/>
    <w:rsid w:val="0058798D"/>
    <w:rsid w:val="00587ACD"/>
    <w:rsid w:val="00587DE4"/>
    <w:rsid w:val="00587FF6"/>
    <w:rsid w:val="005904B6"/>
    <w:rsid w:val="005907AE"/>
    <w:rsid w:val="00590836"/>
    <w:rsid w:val="00590A6E"/>
    <w:rsid w:val="00590C0E"/>
    <w:rsid w:val="0059118F"/>
    <w:rsid w:val="005911DD"/>
    <w:rsid w:val="0059196A"/>
    <w:rsid w:val="0059204B"/>
    <w:rsid w:val="00592669"/>
    <w:rsid w:val="00592873"/>
    <w:rsid w:val="00592CDA"/>
    <w:rsid w:val="00592E97"/>
    <w:rsid w:val="00592EC2"/>
    <w:rsid w:val="0059378B"/>
    <w:rsid w:val="00593790"/>
    <w:rsid w:val="00593903"/>
    <w:rsid w:val="00594034"/>
    <w:rsid w:val="0059409A"/>
    <w:rsid w:val="005944F8"/>
    <w:rsid w:val="00594560"/>
    <w:rsid w:val="00594AC2"/>
    <w:rsid w:val="00594B4B"/>
    <w:rsid w:val="00595875"/>
    <w:rsid w:val="00596030"/>
    <w:rsid w:val="0059608B"/>
    <w:rsid w:val="00596932"/>
    <w:rsid w:val="00596D03"/>
    <w:rsid w:val="0059702D"/>
    <w:rsid w:val="0059735C"/>
    <w:rsid w:val="005975F2"/>
    <w:rsid w:val="00597622"/>
    <w:rsid w:val="0059762C"/>
    <w:rsid w:val="005977C9"/>
    <w:rsid w:val="00597AF7"/>
    <w:rsid w:val="00597B3F"/>
    <w:rsid w:val="00597B5C"/>
    <w:rsid w:val="00597C88"/>
    <w:rsid w:val="00597D96"/>
    <w:rsid w:val="005A01D4"/>
    <w:rsid w:val="005A04A1"/>
    <w:rsid w:val="005A05C8"/>
    <w:rsid w:val="005A0733"/>
    <w:rsid w:val="005A0AA5"/>
    <w:rsid w:val="005A0B00"/>
    <w:rsid w:val="005A0C38"/>
    <w:rsid w:val="005A0D66"/>
    <w:rsid w:val="005A0EB0"/>
    <w:rsid w:val="005A10E4"/>
    <w:rsid w:val="005A11F5"/>
    <w:rsid w:val="005A1200"/>
    <w:rsid w:val="005A1654"/>
    <w:rsid w:val="005A176E"/>
    <w:rsid w:val="005A18DD"/>
    <w:rsid w:val="005A1ADC"/>
    <w:rsid w:val="005A1DAF"/>
    <w:rsid w:val="005A1DC3"/>
    <w:rsid w:val="005A1F0F"/>
    <w:rsid w:val="005A1F7D"/>
    <w:rsid w:val="005A2184"/>
    <w:rsid w:val="005A24C6"/>
    <w:rsid w:val="005A261F"/>
    <w:rsid w:val="005A29C5"/>
    <w:rsid w:val="005A2AFC"/>
    <w:rsid w:val="005A2BD9"/>
    <w:rsid w:val="005A2E2F"/>
    <w:rsid w:val="005A33E8"/>
    <w:rsid w:val="005A35E6"/>
    <w:rsid w:val="005A3AEC"/>
    <w:rsid w:val="005A3AF3"/>
    <w:rsid w:val="005A3B92"/>
    <w:rsid w:val="005A3ED0"/>
    <w:rsid w:val="005A3F92"/>
    <w:rsid w:val="005A3FF4"/>
    <w:rsid w:val="005A401B"/>
    <w:rsid w:val="005A4273"/>
    <w:rsid w:val="005A42ED"/>
    <w:rsid w:val="005A432F"/>
    <w:rsid w:val="005A5277"/>
    <w:rsid w:val="005A568C"/>
    <w:rsid w:val="005A5866"/>
    <w:rsid w:val="005A5B71"/>
    <w:rsid w:val="005A5C05"/>
    <w:rsid w:val="005A5F42"/>
    <w:rsid w:val="005A64F2"/>
    <w:rsid w:val="005A6578"/>
    <w:rsid w:val="005A68E6"/>
    <w:rsid w:val="005A6AFF"/>
    <w:rsid w:val="005A6B5F"/>
    <w:rsid w:val="005A6B87"/>
    <w:rsid w:val="005A6CA2"/>
    <w:rsid w:val="005A6D11"/>
    <w:rsid w:val="005A6D1E"/>
    <w:rsid w:val="005A6DE2"/>
    <w:rsid w:val="005A7303"/>
    <w:rsid w:val="005A7654"/>
    <w:rsid w:val="005A77EC"/>
    <w:rsid w:val="005A7CF9"/>
    <w:rsid w:val="005B05DF"/>
    <w:rsid w:val="005B06B0"/>
    <w:rsid w:val="005B0847"/>
    <w:rsid w:val="005B08B3"/>
    <w:rsid w:val="005B0BC7"/>
    <w:rsid w:val="005B0CFB"/>
    <w:rsid w:val="005B0F8F"/>
    <w:rsid w:val="005B1014"/>
    <w:rsid w:val="005B10E7"/>
    <w:rsid w:val="005B12A4"/>
    <w:rsid w:val="005B16A3"/>
    <w:rsid w:val="005B1733"/>
    <w:rsid w:val="005B17C9"/>
    <w:rsid w:val="005B19EC"/>
    <w:rsid w:val="005B1B65"/>
    <w:rsid w:val="005B1B97"/>
    <w:rsid w:val="005B1F1B"/>
    <w:rsid w:val="005B202B"/>
    <w:rsid w:val="005B26F1"/>
    <w:rsid w:val="005B2707"/>
    <w:rsid w:val="005B27DB"/>
    <w:rsid w:val="005B2A25"/>
    <w:rsid w:val="005B3380"/>
    <w:rsid w:val="005B3603"/>
    <w:rsid w:val="005B3AC6"/>
    <w:rsid w:val="005B3B1D"/>
    <w:rsid w:val="005B3B71"/>
    <w:rsid w:val="005B3C8D"/>
    <w:rsid w:val="005B3DAF"/>
    <w:rsid w:val="005B439F"/>
    <w:rsid w:val="005B4662"/>
    <w:rsid w:val="005B466C"/>
    <w:rsid w:val="005B4836"/>
    <w:rsid w:val="005B4ECC"/>
    <w:rsid w:val="005B514C"/>
    <w:rsid w:val="005B5202"/>
    <w:rsid w:val="005B53A5"/>
    <w:rsid w:val="005B5BDD"/>
    <w:rsid w:val="005B5F55"/>
    <w:rsid w:val="005B6074"/>
    <w:rsid w:val="005B6126"/>
    <w:rsid w:val="005B6239"/>
    <w:rsid w:val="005B6430"/>
    <w:rsid w:val="005B658B"/>
    <w:rsid w:val="005B658D"/>
    <w:rsid w:val="005B66AE"/>
    <w:rsid w:val="005B6B5C"/>
    <w:rsid w:val="005B6D39"/>
    <w:rsid w:val="005B6F08"/>
    <w:rsid w:val="005B6FA0"/>
    <w:rsid w:val="005B700E"/>
    <w:rsid w:val="005B72D3"/>
    <w:rsid w:val="005B7313"/>
    <w:rsid w:val="005B7404"/>
    <w:rsid w:val="005B74B8"/>
    <w:rsid w:val="005B77A3"/>
    <w:rsid w:val="005B77C9"/>
    <w:rsid w:val="005B7823"/>
    <w:rsid w:val="005C0027"/>
    <w:rsid w:val="005C00C9"/>
    <w:rsid w:val="005C016C"/>
    <w:rsid w:val="005C0686"/>
    <w:rsid w:val="005C0716"/>
    <w:rsid w:val="005C0AC2"/>
    <w:rsid w:val="005C0CAC"/>
    <w:rsid w:val="005C1149"/>
    <w:rsid w:val="005C12E7"/>
    <w:rsid w:val="005C1320"/>
    <w:rsid w:val="005C1583"/>
    <w:rsid w:val="005C1609"/>
    <w:rsid w:val="005C16F5"/>
    <w:rsid w:val="005C1855"/>
    <w:rsid w:val="005C2048"/>
    <w:rsid w:val="005C21DF"/>
    <w:rsid w:val="005C2339"/>
    <w:rsid w:val="005C2384"/>
    <w:rsid w:val="005C259F"/>
    <w:rsid w:val="005C323D"/>
    <w:rsid w:val="005C34F5"/>
    <w:rsid w:val="005C3690"/>
    <w:rsid w:val="005C36B7"/>
    <w:rsid w:val="005C3A95"/>
    <w:rsid w:val="005C3B6C"/>
    <w:rsid w:val="005C3D41"/>
    <w:rsid w:val="005C3F45"/>
    <w:rsid w:val="005C3F50"/>
    <w:rsid w:val="005C4127"/>
    <w:rsid w:val="005C4178"/>
    <w:rsid w:val="005C442D"/>
    <w:rsid w:val="005C4444"/>
    <w:rsid w:val="005C4551"/>
    <w:rsid w:val="005C4560"/>
    <w:rsid w:val="005C4C67"/>
    <w:rsid w:val="005C4D17"/>
    <w:rsid w:val="005C4F83"/>
    <w:rsid w:val="005C5109"/>
    <w:rsid w:val="005C52EF"/>
    <w:rsid w:val="005C5372"/>
    <w:rsid w:val="005C572D"/>
    <w:rsid w:val="005C5E8C"/>
    <w:rsid w:val="005C5ED6"/>
    <w:rsid w:val="005C5FB7"/>
    <w:rsid w:val="005C61D3"/>
    <w:rsid w:val="005C650D"/>
    <w:rsid w:val="005C6695"/>
    <w:rsid w:val="005C6793"/>
    <w:rsid w:val="005C6ADE"/>
    <w:rsid w:val="005C701B"/>
    <w:rsid w:val="005C7175"/>
    <w:rsid w:val="005C722A"/>
    <w:rsid w:val="005C72B9"/>
    <w:rsid w:val="005C73EF"/>
    <w:rsid w:val="005C740A"/>
    <w:rsid w:val="005C75BA"/>
    <w:rsid w:val="005C77BB"/>
    <w:rsid w:val="005C787D"/>
    <w:rsid w:val="005C7CB9"/>
    <w:rsid w:val="005C7CFD"/>
    <w:rsid w:val="005D02C3"/>
    <w:rsid w:val="005D04C3"/>
    <w:rsid w:val="005D04CF"/>
    <w:rsid w:val="005D0A12"/>
    <w:rsid w:val="005D0D19"/>
    <w:rsid w:val="005D0D59"/>
    <w:rsid w:val="005D0DCF"/>
    <w:rsid w:val="005D0F24"/>
    <w:rsid w:val="005D0F3C"/>
    <w:rsid w:val="005D1188"/>
    <w:rsid w:val="005D13F2"/>
    <w:rsid w:val="005D1B07"/>
    <w:rsid w:val="005D1BBB"/>
    <w:rsid w:val="005D1E9E"/>
    <w:rsid w:val="005D23CE"/>
    <w:rsid w:val="005D2DEE"/>
    <w:rsid w:val="005D2ED8"/>
    <w:rsid w:val="005D2F38"/>
    <w:rsid w:val="005D2FF7"/>
    <w:rsid w:val="005D3159"/>
    <w:rsid w:val="005D33C6"/>
    <w:rsid w:val="005D33CE"/>
    <w:rsid w:val="005D353E"/>
    <w:rsid w:val="005D39FE"/>
    <w:rsid w:val="005D3BAE"/>
    <w:rsid w:val="005D3E62"/>
    <w:rsid w:val="005D3F1B"/>
    <w:rsid w:val="005D41D3"/>
    <w:rsid w:val="005D474D"/>
    <w:rsid w:val="005D4798"/>
    <w:rsid w:val="005D4BF0"/>
    <w:rsid w:val="005D4CBB"/>
    <w:rsid w:val="005D4F04"/>
    <w:rsid w:val="005D5067"/>
    <w:rsid w:val="005D5076"/>
    <w:rsid w:val="005D509A"/>
    <w:rsid w:val="005D5531"/>
    <w:rsid w:val="005D55BE"/>
    <w:rsid w:val="005D57B0"/>
    <w:rsid w:val="005D5A82"/>
    <w:rsid w:val="005D5CA0"/>
    <w:rsid w:val="005D5E14"/>
    <w:rsid w:val="005D5F3C"/>
    <w:rsid w:val="005D6375"/>
    <w:rsid w:val="005D648B"/>
    <w:rsid w:val="005D67FD"/>
    <w:rsid w:val="005D6887"/>
    <w:rsid w:val="005D775D"/>
    <w:rsid w:val="005D7F04"/>
    <w:rsid w:val="005E00F7"/>
    <w:rsid w:val="005E02AB"/>
    <w:rsid w:val="005E07A0"/>
    <w:rsid w:val="005E09A0"/>
    <w:rsid w:val="005E0EC2"/>
    <w:rsid w:val="005E1065"/>
    <w:rsid w:val="005E149A"/>
    <w:rsid w:val="005E174C"/>
    <w:rsid w:val="005E186D"/>
    <w:rsid w:val="005E1DCE"/>
    <w:rsid w:val="005E2021"/>
    <w:rsid w:val="005E220F"/>
    <w:rsid w:val="005E2295"/>
    <w:rsid w:val="005E22E2"/>
    <w:rsid w:val="005E2411"/>
    <w:rsid w:val="005E248A"/>
    <w:rsid w:val="005E2510"/>
    <w:rsid w:val="005E25F4"/>
    <w:rsid w:val="005E26F3"/>
    <w:rsid w:val="005E2A22"/>
    <w:rsid w:val="005E2B0F"/>
    <w:rsid w:val="005E2C4A"/>
    <w:rsid w:val="005E2E1D"/>
    <w:rsid w:val="005E2E34"/>
    <w:rsid w:val="005E378F"/>
    <w:rsid w:val="005E4290"/>
    <w:rsid w:val="005E43D5"/>
    <w:rsid w:val="005E4493"/>
    <w:rsid w:val="005E455A"/>
    <w:rsid w:val="005E4770"/>
    <w:rsid w:val="005E48D3"/>
    <w:rsid w:val="005E4A23"/>
    <w:rsid w:val="005E5145"/>
    <w:rsid w:val="005E518D"/>
    <w:rsid w:val="005E5C14"/>
    <w:rsid w:val="005E5D43"/>
    <w:rsid w:val="005E6673"/>
    <w:rsid w:val="005E66DC"/>
    <w:rsid w:val="005E6910"/>
    <w:rsid w:val="005E691A"/>
    <w:rsid w:val="005E6ADA"/>
    <w:rsid w:val="005E6D54"/>
    <w:rsid w:val="005E6D6C"/>
    <w:rsid w:val="005E71B3"/>
    <w:rsid w:val="005E7424"/>
    <w:rsid w:val="005E7453"/>
    <w:rsid w:val="005E7540"/>
    <w:rsid w:val="005E754C"/>
    <w:rsid w:val="005E76AF"/>
    <w:rsid w:val="005E7804"/>
    <w:rsid w:val="005E7921"/>
    <w:rsid w:val="005E7952"/>
    <w:rsid w:val="005E7E9A"/>
    <w:rsid w:val="005F02C9"/>
    <w:rsid w:val="005F046B"/>
    <w:rsid w:val="005F080C"/>
    <w:rsid w:val="005F0A74"/>
    <w:rsid w:val="005F0AFD"/>
    <w:rsid w:val="005F0AFF"/>
    <w:rsid w:val="005F0DFB"/>
    <w:rsid w:val="005F0E38"/>
    <w:rsid w:val="005F13C7"/>
    <w:rsid w:val="005F15E5"/>
    <w:rsid w:val="005F1713"/>
    <w:rsid w:val="005F1885"/>
    <w:rsid w:val="005F18DC"/>
    <w:rsid w:val="005F1E90"/>
    <w:rsid w:val="005F1ED2"/>
    <w:rsid w:val="005F1F40"/>
    <w:rsid w:val="005F2152"/>
    <w:rsid w:val="005F2249"/>
    <w:rsid w:val="005F298C"/>
    <w:rsid w:val="005F2B4C"/>
    <w:rsid w:val="005F2D3A"/>
    <w:rsid w:val="005F2F3F"/>
    <w:rsid w:val="005F383C"/>
    <w:rsid w:val="005F393D"/>
    <w:rsid w:val="005F3962"/>
    <w:rsid w:val="005F3A2B"/>
    <w:rsid w:val="005F3AB1"/>
    <w:rsid w:val="005F3E7F"/>
    <w:rsid w:val="005F43DF"/>
    <w:rsid w:val="005F47D8"/>
    <w:rsid w:val="005F498C"/>
    <w:rsid w:val="005F4C1F"/>
    <w:rsid w:val="005F4D19"/>
    <w:rsid w:val="005F4EE9"/>
    <w:rsid w:val="005F5032"/>
    <w:rsid w:val="005F52CA"/>
    <w:rsid w:val="005F53CA"/>
    <w:rsid w:val="005F5416"/>
    <w:rsid w:val="005F55A4"/>
    <w:rsid w:val="005F5796"/>
    <w:rsid w:val="005F579C"/>
    <w:rsid w:val="005F5F68"/>
    <w:rsid w:val="005F6276"/>
    <w:rsid w:val="005F6ADC"/>
    <w:rsid w:val="005F6FF2"/>
    <w:rsid w:val="005F7408"/>
    <w:rsid w:val="005F75BF"/>
    <w:rsid w:val="005F795E"/>
    <w:rsid w:val="005F7AE3"/>
    <w:rsid w:val="006001D0"/>
    <w:rsid w:val="0060028C"/>
    <w:rsid w:val="00600297"/>
    <w:rsid w:val="006004C2"/>
    <w:rsid w:val="006004C5"/>
    <w:rsid w:val="00600AC7"/>
    <w:rsid w:val="00600D85"/>
    <w:rsid w:val="00600ECD"/>
    <w:rsid w:val="006011EF"/>
    <w:rsid w:val="0060128F"/>
    <w:rsid w:val="006014FB"/>
    <w:rsid w:val="00601787"/>
    <w:rsid w:val="0060211A"/>
    <w:rsid w:val="00602164"/>
    <w:rsid w:val="00602203"/>
    <w:rsid w:val="00602A2E"/>
    <w:rsid w:val="00602D8C"/>
    <w:rsid w:val="00602D8D"/>
    <w:rsid w:val="00602DF9"/>
    <w:rsid w:val="00602E0B"/>
    <w:rsid w:val="00603283"/>
    <w:rsid w:val="006033C7"/>
    <w:rsid w:val="00603B27"/>
    <w:rsid w:val="00603C24"/>
    <w:rsid w:val="00603E9E"/>
    <w:rsid w:val="00603FBC"/>
    <w:rsid w:val="006042A9"/>
    <w:rsid w:val="006043BD"/>
    <w:rsid w:val="00604737"/>
    <w:rsid w:val="00604934"/>
    <w:rsid w:val="00604C74"/>
    <w:rsid w:val="00604CB9"/>
    <w:rsid w:val="006050C2"/>
    <w:rsid w:val="00605481"/>
    <w:rsid w:val="00605651"/>
    <w:rsid w:val="006056AE"/>
    <w:rsid w:val="00605CF2"/>
    <w:rsid w:val="00605E06"/>
    <w:rsid w:val="006060E5"/>
    <w:rsid w:val="006061AA"/>
    <w:rsid w:val="00606595"/>
    <w:rsid w:val="00606873"/>
    <w:rsid w:val="00606877"/>
    <w:rsid w:val="00606AC0"/>
    <w:rsid w:val="00606E01"/>
    <w:rsid w:val="006071FC"/>
    <w:rsid w:val="0060729C"/>
    <w:rsid w:val="0060742C"/>
    <w:rsid w:val="0060761A"/>
    <w:rsid w:val="0060761F"/>
    <w:rsid w:val="006076DD"/>
    <w:rsid w:val="00607840"/>
    <w:rsid w:val="00607A8C"/>
    <w:rsid w:val="00607BB3"/>
    <w:rsid w:val="00607BE6"/>
    <w:rsid w:val="00607C1C"/>
    <w:rsid w:val="00607DD2"/>
    <w:rsid w:val="00607FB8"/>
    <w:rsid w:val="00610072"/>
    <w:rsid w:val="0061013D"/>
    <w:rsid w:val="00610161"/>
    <w:rsid w:val="0061023D"/>
    <w:rsid w:val="00610685"/>
    <w:rsid w:val="006107C0"/>
    <w:rsid w:val="00610B87"/>
    <w:rsid w:val="00610DB7"/>
    <w:rsid w:val="00610E82"/>
    <w:rsid w:val="0061108A"/>
    <w:rsid w:val="006110B1"/>
    <w:rsid w:val="00611207"/>
    <w:rsid w:val="0061121A"/>
    <w:rsid w:val="006114CA"/>
    <w:rsid w:val="0061171D"/>
    <w:rsid w:val="006117F2"/>
    <w:rsid w:val="006119A2"/>
    <w:rsid w:val="00611A8C"/>
    <w:rsid w:val="00611A8F"/>
    <w:rsid w:val="00612054"/>
    <w:rsid w:val="0061215A"/>
    <w:rsid w:val="0061218C"/>
    <w:rsid w:val="00612483"/>
    <w:rsid w:val="006124AC"/>
    <w:rsid w:val="00612931"/>
    <w:rsid w:val="00612941"/>
    <w:rsid w:val="00612E8C"/>
    <w:rsid w:val="00613277"/>
    <w:rsid w:val="006133DB"/>
    <w:rsid w:val="00613690"/>
    <w:rsid w:val="00613B60"/>
    <w:rsid w:val="00613FE0"/>
    <w:rsid w:val="00614295"/>
    <w:rsid w:val="00614AA7"/>
    <w:rsid w:val="00614D35"/>
    <w:rsid w:val="00614DF2"/>
    <w:rsid w:val="006150D1"/>
    <w:rsid w:val="0061560D"/>
    <w:rsid w:val="006157B5"/>
    <w:rsid w:val="00615BFE"/>
    <w:rsid w:val="006161A1"/>
    <w:rsid w:val="0061627D"/>
    <w:rsid w:val="00616316"/>
    <w:rsid w:val="00616496"/>
    <w:rsid w:val="006164CA"/>
    <w:rsid w:val="006164E8"/>
    <w:rsid w:val="0061667B"/>
    <w:rsid w:val="00616A11"/>
    <w:rsid w:val="00616DA8"/>
    <w:rsid w:val="00616F31"/>
    <w:rsid w:val="006170AA"/>
    <w:rsid w:val="006171ED"/>
    <w:rsid w:val="006173F5"/>
    <w:rsid w:val="00617526"/>
    <w:rsid w:val="006178DB"/>
    <w:rsid w:val="00617A1F"/>
    <w:rsid w:val="00617CA0"/>
    <w:rsid w:val="006201ED"/>
    <w:rsid w:val="00620444"/>
    <w:rsid w:val="00620566"/>
    <w:rsid w:val="0062072A"/>
    <w:rsid w:val="006208A9"/>
    <w:rsid w:val="00620BEB"/>
    <w:rsid w:val="0062100D"/>
    <w:rsid w:val="006213AA"/>
    <w:rsid w:val="00621416"/>
    <w:rsid w:val="006218A7"/>
    <w:rsid w:val="00621C69"/>
    <w:rsid w:val="00621E44"/>
    <w:rsid w:val="0062245A"/>
    <w:rsid w:val="006227D6"/>
    <w:rsid w:val="006228F5"/>
    <w:rsid w:val="00622E83"/>
    <w:rsid w:val="006231A4"/>
    <w:rsid w:val="0062354E"/>
    <w:rsid w:val="00623561"/>
    <w:rsid w:val="006235CF"/>
    <w:rsid w:val="0062369A"/>
    <w:rsid w:val="00623713"/>
    <w:rsid w:val="00623749"/>
    <w:rsid w:val="0062375C"/>
    <w:rsid w:val="006238A6"/>
    <w:rsid w:val="006239E6"/>
    <w:rsid w:val="00623C6B"/>
    <w:rsid w:val="00623C80"/>
    <w:rsid w:val="00623D40"/>
    <w:rsid w:val="00623E70"/>
    <w:rsid w:val="006241EE"/>
    <w:rsid w:val="0062428F"/>
    <w:rsid w:val="006243DD"/>
    <w:rsid w:val="0062471E"/>
    <w:rsid w:val="00624A2A"/>
    <w:rsid w:val="00624ACE"/>
    <w:rsid w:val="00624F3C"/>
    <w:rsid w:val="00624F8D"/>
    <w:rsid w:val="006250F8"/>
    <w:rsid w:val="00625366"/>
    <w:rsid w:val="0062539B"/>
    <w:rsid w:val="0062544F"/>
    <w:rsid w:val="006257A8"/>
    <w:rsid w:val="00625981"/>
    <w:rsid w:val="00625A2C"/>
    <w:rsid w:val="00625B6F"/>
    <w:rsid w:val="00625EFE"/>
    <w:rsid w:val="00626371"/>
    <w:rsid w:val="00626391"/>
    <w:rsid w:val="0062666D"/>
    <w:rsid w:val="0062667E"/>
    <w:rsid w:val="00626E13"/>
    <w:rsid w:val="00626F47"/>
    <w:rsid w:val="00627008"/>
    <w:rsid w:val="0062734E"/>
    <w:rsid w:val="0062757E"/>
    <w:rsid w:val="00627696"/>
    <w:rsid w:val="00627A8B"/>
    <w:rsid w:val="00627E2B"/>
    <w:rsid w:val="00627F20"/>
    <w:rsid w:val="00630008"/>
    <w:rsid w:val="006303E0"/>
    <w:rsid w:val="00630600"/>
    <w:rsid w:val="00630865"/>
    <w:rsid w:val="00630EDE"/>
    <w:rsid w:val="00630F49"/>
    <w:rsid w:val="006310D6"/>
    <w:rsid w:val="006317A4"/>
    <w:rsid w:val="00631D4B"/>
    <w:rsid w:val="00631DBA"/>
    <w:rsid w:val="00631FFC"/>
    <w:rsid w:val="006324BA"/>
    <w:rsid w:val="00632778"/>
    <w:rsid w:val="006329EA"/>
    <w:rsid w:val="00632D34"/>
    <w:rsid w:val="006331E9"/>
    <w:rsid w:val="00633395"/>
    <w:rsid w:val="00633823"/>
    <w:rsid w:val="00633D22"/>
    <w:rsid w:val="00633DD8"/>
    <w:rsid w:val="00634163"/>
    <w:rsid w:val="0063428B"/>
    <w:rsid w:val="006342FE"/>
    <w:rsid w:val="006343DE"/>
    <w:rsid w:val="0063445C"/>
    <w:rsid w:val="00634C0A"/>
    <w:rsid w:val="00634CE5"/>
    <w:rsid w:val="00634E7E"/>
    <w:rsid w:val="00635119"/>
    <w:rsid w:val="00635AEA"/>
    <w:rsid w:val="00635CB2"/>
    <w:rsid w:val="00635E0E"/>
    <w:rsid w:val="00635F07"/>
    <w:rsid w:val="006361BC"/>
    <w:rsid w:val="00636583"/>
    <w:rsid w:val="006365E1"/>
    <w:rsid w:val="00636B41"/>
    <w:rsid w:val="00636B4D"/>
    <w:rsid w:val="00636B5F"/>
    <w:rsid w:val="00636BC7"/>
    <w:rsid w:val="00636FD0"/>
    <w:rsid w:val="0063715B"/>
    <w:rsid w:val="00637249"/>
    <w:rsid w:val="00637791"/>
    <w:rsid w:val="00637C27"/>
    <w:rsid w:val="00637C98"/>
    <w:rsid w:val="00637F19"/>
    <w:rsid w:val="00640159"/>
    <w:rsid w:val="0064037A"/>
    <w:rsid w:val="0064063F"/>
    <w:rsid w:val="006406EF"/>
    <w:rsid w:val="0064071E"/>
    <w:rsid w:val="006408D9"/>
    <w:rsid w:val="0064090A"/>
    <w:rsid w:val="006409FA"/>
    <w:rsid w:val="00640BA3"/>
    <w:rsid w:val="00640C6A"/>
    <w:rsid w:val="00640DF4"/>
    <w:rsid w:val="00640ED0"/>
    <w:rsid w:val="006411A4"/>
    <w:rsid w:val="00641242"/>
    <w:rsid w:val="006413EC"/>
    <w:rsid w:val="006416CF"/>
    <w:rsid w:val="00641A7D"/>
    <w:rsid w:val="00642917"/>
    <w:rsid w:val="00642AE4"/>
    <w:rsid w:val="00642B24"/>
    <w:rsid w:val="00642C87"/>
    <w:rsid w:val="00642CA4"/>
    <w:rsid w:val="00642EA2"/>
    <w:rsid w:val="00643004"/>
    <w:rsid w:val="0064335D"/>
    <w:rsid w:val="0064369D"/>
    <w:rsid w:val="00643BED"/>
    <w:rsid w:val="00643D0F"/>
    <w:rsid w:val="006441B3"/>
    <w:rsid w:val="0064423F"/>
    <w:rsid w:val="00644270"/>
    <w:rsid w:val="00644431"/>
    <w:rsid w:val="006445EE"/>
    <w:rsid w:val="00644631"/>
    <w:rsid w:val="00644C9C"/>
    <w:rsid w:val="006450AC"/>
    <w:rsid w:val="006454C1"/>
    <w:rsid w:val="00645C1A"/>
    <w:rsid w:val="006461B2"/>
    <w:rsid w:val="00646311"/>
    <w:rsid w:val="00646371"/>
    <w:rsid w:val="0064640F"/>
    <w:rsid w:val="006467D1"/>
    <w:rsid w:val="00646906"/>
    <w:rsid w:val="00646A14"/>
    <w:rsid w:val="00646C2D"/>
    <w:rsid w:val="00646FE1"/>
    <w:rsid w:val="006477A8"/>
    <w:rsid w:val="00647812"/>
    <w:rsid w:val="00647928"/>
    <w:rsid w:val="0065005F"/>
    <w:rsid w:val="0065017E"/>
    <w:rsid w:val="0065022B"/>
    <w:rsid w:val="006502D4"/>
    <w:rsid w:val="00650675"/>
    <w:rsid w:val="00650965"/>
    <w:rsid w:val="00650DA8"/>
    <w:rsid w:val="00650E4B"/>
    <w:rsid w:val="00650F1B"/>
    <w:rsid w:val="00651006"/>
    <w:rsid w:val="0065115E"/>
    <w:rsid w:val="0065128A"/>
    <w:rsid w:val="006518C5"/>
    <w:rsid w:val="006518E1"/>
    <w:rsid w:val="00651936"/>
    <w:rsid w:val="00651952"/>
    <w:rsid w:val="00651AB7"/>
    <w:rsid w:val="00651C0E"/>
    <w:rsid w:val="00651ED1"/>
    <w:rsid w:val="00652112"/>
    <w:rsid w:val="006524ED"/>
    <w:rsid w:val="0065252A"/>
    <w:rsid w:val="006527E6"/>
    <w:rsid w:val="00652837"/>
    <w:rsid w:val="00652B04"/>
    <w:rsid w:val="00652D1A"/>
    <w:rsid w:val="00653148"/>
    <w:rsid w:val="0065323E"/>
    <w:rsid w:val="00653473"/>
    <w:rsid w:val="006537D3"/>
    <w:rsid w:val="006538EE"/>
    <w:rsid w:val="00653CC3"/>
    <w:rsid w:val="0065414A"/>
    <w:rsid w:val="006545F2"/>
    <w:rsid w:val="006546D3"/>
    <w:rsid w:val="00654818"/>
    <w:rsid w:val="00654AAD"/>
    <w:rsid w:val="00654B6B"/>
    <w:rsid w:val="00654DB1"/>
    <w:rsid w:val="006550CD"/>
    <w:rsid w:val="006553AB"/>
    <w:rsid w:val="00655535"/>
    <w:rsid w:val="006555DA"/>
    <w:rsid w:val="0065563B"/>
    <w:rsid w:val="00655712"/>
    <w:rsid w:val="0065571E"/>
    <w:rsid w:val="00655785"/>
    <w:rsid w:val="006558F3"/>
    <w:rsid w:val="00655DAD"/>
    <w:rsid w:val="00656001"/>
    <w:rsid w:val="00656195"/>
    <w:rsid w:val="00656F92"/>
    <w:rsid w:val="00657181"/>
    <w:rsid w:val="0065744D"/>
    <w:rsid w:val="00657C83"/>
    <w:rsid w:val="006601A0"/>
    <w:rsid w:val="0066033A"/>
    <w:rsid w:val="0066038F"/>
    <w:rsid w:val="006605CF"/>
    <w:rsid w:val="006606D9"/>
    <w:rsid w:val="006607DF"/>
    <w:rsid w:val="00660992"/>
    <w:rsid w:val="00660BF8"/>
    <w:rsid w:val="00660E73"/>
    <w:rsid w:val="00660EC3"/>
    <w:rsid w:val="00661134"/>
    <w:rsid w:val="0066134B"/>
    <w:rsid w:val="00661547"/>
    <w:rsid w:val="006616B4"/>
    <w:rsid w:val="006616E5"/>
    <w:rsid w:val="0066188F"/>
    <w:rsid w:val="00661A19"/>
    <w:rsid w:val="00661CD3"/>
    <w:rsid w:val="00661F95"/>
    <w:rsid w:val="00661FA9"/>
    <w:rsid w:val="00662488"/>
    <w:rsid w:val="006624AA"/>
    <w:rsid w:val="006624C2"/>
    <w:rsid w:val="0066254F"/>
    <w:rsid w:val="00662624"/>
    <w:rsid w:val="00662848"/>
    <w:rsid w:val="00662879"/>
    <w:rsid w:val="006629D1"/>
    <w:rsid w:val="00662A4E"/>
    <w:rsid w:val="00662C09"/>
    <w:rsid w:val="0066323F"/>
    <w:rsid w:val="00663322"/>
    <w:rsid w:val="006633B0"/>
    <w:rsid w:val="0066385C"/>
    <w:rsid w:val="00663984"/>
    <w:rsid w:val="006639D1"/>
    <w:rsid w:val="00663CED"/>
    <w:rsid w:val="00663D01"/>
    <w:rsid w:val="00663E79"/>
    <w:rsid w:val="00663FC8"/>
    <w:rsid w:val="006640B5"/>
    <w:rsid w:val="006640F3"/>
    <w:rsid w:val="00664122"/>
    <w:rsid w:val="00664150"/>
    <w:rsid w:val="0066470A"/>
    <w:rsid w:val="00664BF1"/>
    <w:rsid w:val="00664CBD"/>
    <w:rsid w:val="00664D15"/>
    <w:rsid w:val="00664E10"/>
    <w:rsid w:val="0066519D"/>
    <w:rsid w:val="006652AC"/>
    <w:rsid w:val="0066560E"/>
    <w:rsid w:val="006657D8"/>
    <w:rsid w:val="00665BE0"/>
    <w:rsid w:val="00666109"/>
    <w:rsid w:val="00666235"/>
    <w:rsid w:val="006663A4"/>
    <w:rsid w:val="00666478"/>
    <w:rsid w:val="00666540"/>
    <w:rsid w:val="0066656E"/>
    <w:rsid w:val="00666625"/>
    <w:rsid w:val="00666ECC"/>
    <w:rsid w:val="00667035"/>
    <w:rsid w:val="00667223"/>
    <w:rsid w:val="00667281"/>
    <w:rsid w:val="00667474"/>
    <w:rsid w:val="006676F7"/>
    <w:rsid w:val="006678D5"/>
    <w:rsid w:val="00667916"/>
    <w:rsid w:val="00667BC7"/>
    <w:rsid w:val="00667EB4"/>
    <w:rsid w:val="00670039"/>
    <w:rsid w:val="0067014A"/>
    <w:rsid w:val="00670243"/>
    <w:rsid w:val="006706C7"/>
    <w:rsid w:val="006707AE"/>
    <w:rsid w:val="00670860"/>
    <w:rsid w:val="00670A49"/>
    <w:rsid w:val="00670EF8"/>
    <w:rsid w:val="00671395"/>
    <w:rsid w:val="00671413"/>
    <w:rsid w:val="0067172D"/>
    <w:rsid w:val="00671AF5"/>
    <w:rsid w:val="00671D99"/>
    <w:rsid w:val="00671E29"/>
    <w:rsid w:val="00671F4E"/>
    <w:rsid w:val="006727C3"/>
    <w:rsid w:val="00672824"/>
    <w:rsid w:val="00672B56"/>
    <w:rsid w:val="00672DB0"/>
    <w:rsid w:val="006732EF"/>
    <w:rsid w:val="006733C4"/>
    <w:rsid w:val="0067371E"/>
    <w:rsid w:val="00673B24"/>
    <w:rsid w:val="0067401C"/>
    <w:rsid w:val="00674824"/>
    <w:rsid w:val="00674D7D"/>
    <w:rsid w:val="006759DD"/>
    <w:rsid w:val="00675D93"/>
    <w:rsid w:val="00675E86"/>
    <w:rsid w:val="00675F2D"/>
    <w:rsid w:val="006760D1"/>
    <w:rsid w:val="00676111"/>
    <w:rsid w:val="00676171"/>
    <w:rsid w:val="00676183"/>
    <w:rsid w:val="006761B8"/>
    <w:rsid w:val="006761BE"/>
    <w:rsid w:val="006767AD"/>
    <w:rsid w:val="00676858"/>
    <w:rsid w:val="00676FF2"/>
    <w:rsid w:val="0067714B"/>
    <w:rsid w:val="006775AE"/>
    <w:rsid w:val="00677785"/>
    <w:rsid w:val="0067779F"/>
    <w:rsid w:val="006777DD"/>
    <w:rsid w:val="0067782A"/>
    <w:rsid w:val="0067788E"/>
    <w:rsid w:val="006779EB"/>
    <w:rsid w:val="00677B08"/>
    <w:rsid w:val="00677CE9"/>
    <w:rsid w:val="00677D3F"/>
    <w:rsid w:val="00677D7E"/>
    <w:rsid w:val="0068003A"/>
    <w:rsid w:val="006802CC"/>
    <w:rsid w:val="00680546"/>
    <w:rsid w:val="006805CB"/>
    <w:rsid w:val="00680705"/>
    <w:rsid w:val="00680C67"/>
    <w:rsid w:val="00680CF4"/>
    <w:rsid w:val="00680DFA"/>
    <w:rsid w:val="00681025"/>
    <w:rsid w:val="00681039"/>
    <w:rsid w:val="0068113F"/>
    <w:rsid w:val="00681355"/>
    <w:rsid w:val="00681464"/>
    <w:rsid w:val="00681A2C"/>
    <w:rsid w:val="00682079"/>
    <w:rsid w:val="006826A1"/>
    <w:rsid w:val="00682874"/>
    <w:rsid w:val="00682B24"/>
    <w:rsid w:val="00682C14"/>
    <w:rsid w:val="00682C51"/>
    <w:rsid w:val="00682CF3"/>
    <w:rsid w:val="006830A6"/>
    <w:rsid w:val="006830B6"/>
    <w:rsid w:val="006832EC"/>
    <w:rsid w:val="0068346F"/>
    <w:rsid w:val="006836A0"/>
    <w:rsid w:val="00683992"/>
    <w:rsid w:val="00683B65"/>
    <w:rsid w:val="00684A74"/>
    <w:rsid w:val="00684C4C"/>
    <w:rsid w:val="006851BB"/>
    <w:rsid w:val="00685AE7"/>
    <w:rsid w:val="00685B13"/>
    <w:rsid w:val="00685BDF"/>
    <w:rsid w:val="0068631E"/>
    <w:rsid w:val="0068643C"/>
    <w:rsid w:val="006867D6"/>
    <w:rsid w:val="0068695A"/>
    <w:rsid w:val="00686BAF"/>
    <w:rsid w:val="00686DF4"/>
    <w:rsid w:val="00686FC3"/>
    <w:rsid w:val="006871F4"/>
    <w:rsid w:val="00687332"/>
    <w:rsid w:val="006873A5"/>
    <w:rsid w:val="00687479"/>
    <w:rsid w:val="006875E4"/>
    <w:rsid w:val="00687622"/>
    <w:rsid w:val="0068765C"/>
    <w:rsid w:val="006876C7"/>
    <w:rsid w:val="00687B8A"/>
    <w:rsid w:val="00687B8F"/>
    <w:rsid w:val="00687B93"/>
    <w:rsid w:val="00687D80"/>
    <w:rsid w:val="006903A5"/>
    <w:rsid w:val="00690665"/>
    <w:rsid w:val="0069068C"/>
    <w:rsid w:val="00690887"/>
    <w:rsid w:val="00690B46"/>
    <w:rsid w:val="00690D05"/>
    <w:rsid w:val="00690D3F"/>
    <w:rsid w:val="00690F7B"/>
    <w:rsid w:val="00690F85"/>
    <w:rsid w:val="00691717"/>
    <w:rsid w:val="006918FB"/>
    <w:rsid w:val="006919F5"/>
    <w:rsid w:val="00691A05"/>
    <w:rsid w:val="0069230E"/>
    <w:rsid w:val="0069231C"/>
    <w:rsid w:val="00692369"/>
    <w:rsid w:val="00692573"/>
    <w:rsid w:val="0069258F"/>
    <w:rsid w:val="00692592"/>
    <w:rsid w:val="00692609"/>
    <w:rsid w:val="00692975"/>
    <w:rsid w:val="00692B72"/>
    <w:rsid w:val="00692F40"/>
    <w:rsid w:val="00692FB9"/>
    <w:rsid w:val="00693266"/>
    <w:rsid w:val="006932C9"/>
    <w:rsid w:val="00693581"/>
    <w:rsid w:val="0069369E"/>
    <w:rsid w:val="006936FD"/>
    <w:rsid w:val="006937AC"/>
    <w:rsid w:val="0069383A"/>
    <w:rsid w:val="00693AE7"/>
    <w:rsid w:val="00693B52"/>
    <w:rsid w:val="006941D5"/>
    <w:rsid w:val="0069447B"/>
    <w:rsid w:val="0069457A"/>
    <w:rsid w:val="00694A6E"/>
    <w:rsid w:val="00694E7C"/>
    <w:rsid w:val="00694FF6"/>
    <w:rsid w:val="006952DF"/>
    <w:rsid w:val="0069539E"/>
    <w:rsid w:val="006957A4"/>
    <w:rsid w:val="006961F7"/>
    <w:rsid w:val="006962EE"/>
    <w:rsid w:val="006963BF"/>
    <w:rsid w:val="00696406"/>
    <w:rsid w:val="0069646D"/>
    <w:rsid w:val="00696489"/>
    <w:rsid w:val="006964ED"/>
    <w:rsid w:val="0069696C"/>
    <w:rsid w:val="0069697E"/>
    <w:rsid w:val="00696FAC"/>
    <w:rsid w:val="006970EC"/>
    <w:rsid w:val="006975CC"/>
    <w:rsid w:val="0069772F"/>
    <w:rsid w:val="00697D16"/>
    <w:rsid w:val="00697D67"/>
    <w:rsid w:val="006A0035"/>
    <w:rsid w:val="006A0495"/>
    <w:rsid w:val="006A0528"/>
    <w:rsid w:val="006A05DD"/>
    <w:rsid w:val="006A09E6"/>
    <w:rsid w:val="006A0BC0"/>
    <w:rsid w:val="006A100B"/>
    <w:rsid w:val="006A1419"/>
    <w:rsid w:val="006A14BD"/>
    <w:rsid w:val="006A1AC0"/>
    <w:rsid w:val="006A1D2E"/>
    <w:rsid w:val="006A1F01"/>
    <w:rsid w:val="006A2284"/>
    <w:rsid w:val="006A31D6"/>
    <w:rsid w:val="006A31DE"/>
    <w:rsid w:val="006A327D"/>
    <w:rsid w:val="006A34B3"/>
    <w:rsid w:val="006A378F"/>
    <w:rsid w:val="006A3798"/>
    <w:rsid w:val="006A3AA6"/>
    <w:rsid w:val="006A3AFF"/>
    <w:rsid w:val="006A3B44"/>
    <w:rsid w:val="006A3BCD"/>
    <w:rsid w:val="006A3C3B"/>
    <w:rsid w:val="006A3D98"/>
    <w:rsid w:val="006A3D9D"/>
    <w:rsid w:val="006A40B3"/>
    <w:rsid w:val="006A46E9"/>
    <w:rsid w:val="006A4FD5"/>
    <w:rsid w:val="006A503B"/>
    <w:rsid w:val="006A50C9"/>
    <w:rsid w:val="006A51FF"/>
    <w:rsid w:val="006A55CA"/>
    <w:rsid w:val="006A575F"/>
    <w:rsid w:val="006A590C"/>
    <w:rsid w:val="006A5941"/>
    <w:rsid w:val="006A5A22"/>
    <w:rsid w:val="006A5DCE"/>
    <w:rsid w:val="006A5E46"/>
    <w:rsid w:val="006A5F25"/>
    <w:rsid w:val="006A6133"/>
    <w:rsid w:val="006A61B1"/>
    <w:rsid w:val="006A6593"/>
    <w:rsid w:val="006A6992"/>
    <w:rsid w:val="006A6D09"/>
    <w:rsid w:val="006A6F50"/>
    <w:rsid w:val="006A701B"/>
    <w:rsid w:val="006A759F"/>
    <w:rsid w:val="006A78A9"/>
    <w:rsid w:val="006A7AEA"/>
    <w:rsid w:val="006A7BA2"/>
    <w:rsid w:val="006B04A8"/>
    <w:rsid w:val="006B05C7"/>
    <w:rsid w:val="006B06DE"/>
    <w:rsid w:val="006B09FF"/>
    <w:rsid w:val="006B0A78"/>
    <w:rsid w:val="006B0AAE"/>
    <w:rsid w:val="006B14EE"/>
    <w:rsid w:val="006B1974"/>
    <w:rsid w:val="006B28A9"/>
    <w:rsid w:val="006B2DC8"/>
    <w:rsid w:val="006B3104"/>
    <w:rsid w:val="006B36A9"/>
    <w:rsid w:val="006B3777"/>
    <w:rsid w:val="006B3B6C"/>
    <w:rsid w:val="006B3E22"/>
    <w:rsid w:val="006B3E72"/>
    <w:rsid w:val="006B3F1C"/>
    <w:rsid w:val="006B415C"/>
    <w:rsid w:val="006B4208"/>
    <w:rsid w:val="006B4367"/>
    <w:rsid w:val="006B4381"/>
    <w:rsid w:val="006B4445"/>
    <w:rsid w:val="006B4591"/>
    <w:rsid w:val="006B4695"/>
    <w:rsid w:val="006B4809"/>
    <w:rsid w:val="006B49E5"/>
    <w:rsid w:val="006B4BE8"/>
    <w:rsid w:val="006B5164"/>
    <w:rsid w:val="006B51C1"/>
    <w:rsid w:val="006B51F5"/>
    <w:rsid w:val="006B589D"/>
    <w:rsid w:val="006B5929"/>
    <w:rsid w:val="006B5B0E"/>
    <w:rsid w:val="006B5BD9"/>
    <w:rsid w:val="006B5DAB"/>
    <w:rsid w:val="006B65C9"/>
    <w:rsid w:val="006B665A"/>
    <w:rsid w:val="006B6718"/>
    <w:rsid w:val="006B67F7"/>
    <w:rsid w:val="006B6A0C"/>
    <w:rsid w:val="006B6AD9"/>
    <w:rsid w:val="006B6B5B"/>
    <w:rsid w:val="006B6E08"/>
    <w:rsid w:val="006B6E18"/>
    <w:rsid w:val="006B7012"/>
    <w:rsid w:val="006B72A0"/>
    <w:rsid w:val="006B734F"/>
    <w:rsid w:val="006B7484"/>
    <w:rsid w:val="006B763F"/>
    <w:rsid w:val="006B79DC"/>
    <w:rsid w:val="006B7C0E"/>
    <w:rsid w:val="006B7CE8"/>
    <w:rsid w:val="006B7DE4"/>
    <w:rsid w:val="006B7EE8"/>
    <w:rsid w:val="006C03B3"/>
    <w:rsid w:val="006C084C"/>
    <w:rsid w:val="006C0AB0"/>
    <w:rsid w:val="006C0B4E"/>
    <w:rsid w:val="006C0BEB"/>
    <w:rsid w:val="006C0E05"/>
    <w:rsid w:val="006C10D9"/>
    <w:rsid w:val="006C135A"/>
    <w:rsid w:val="006C1385"/>
    <w:rsid w:val="006C1545"/>
    <w:rsid w:val="006C1C28"/>
    <w:rsid w:val="006C1DF2"/>
    <w:rsid w:val="006C1ED9"/>
    <w:rsid w:val="006C234C"/>
    <w:rsid w:val="006C25D6"/>
    <w:rsid w:val="006C26BB"/>
    <w:rsid w:val="006C27CD"/>
    <w:rsid w:val="006C2A31"/>
    <w:rsid w:val="006C2AC4"/>
    <w:rsid w:val="006C2BA2"/>
    <w:rsid w:val="006C2D8A"/>
    <w:rsid w:val="006C2ECB"/>
    <w:rsid w:val="006C2FA4"/>
    <w:rsid w:val="006C3078"/>
    <w:rsid w:val="006C32E2"/>
    <w:rsid w:val="006C3398"/>
    <w:rsid w:val="006C3879"/>
    <w:rsid w:val="006C3985"/>
    <w:rsid w:val="006C39CB"/>
    <w:rsid w:val="006C45A3"/>
    <w:rsid w:val="006C4651"/>
    <w:rsid w:val="006C4941"/>
    <w:rsid w:val="006C4A1C"/>
    <w:rsid w:val="006C4B9B"/>
    <w:rsid w:val="006C4C39"/>
    <w:rsid w:val="006C4D94"/>
    <w:rsid w:val="006C4E1A"/>
    <w:rsid w:val="006C4F9B"/>
    <w:rsid w:val="006C4FA2"/>
    <w:rsid w:val="006C5127"/>
    <w:rsid w:val="006C5326"/>
    <w:rsid w:val="006C54B1"/>
    <w:rsid w:val="006C5A58"/>
    <w:rsid w:val="006C5B06"/>
    <w:rsid w:val="006C5BA1"/>
    <w:rsid w:val="006C5D6F"/>
    <w:rsid w:val="006C6100"/>
    <w:rsid w:val="006C6651"/>
    <w:rsid w:val="006C67B4"/>
    <w:rsid w:val="006C6BCA"/>
    <w:rsid w:val="006C70BA"/>
    <w:rsid w:val="006C70F7"/>
    <w:rsid w:val="006C7A0F"/>
    <w:rsid w:val="006C7A68"/>
    <w:rsid w:val="006C7ACE"/>
    <w:rsid w:val="006C7B32"/>
    <w:rsid w:val="006C7BE7"/>
    <w:rsid w:val="006C7CEF"/>
    <w:rsid w:val="006D0044"/>
    <w:rsid w:val="006D0051"/>
    <w:rsid w:val="006D02AE"/>
    <w:rsid w:val="006D03BB"/>
    <w:rsid w:val="006D0476"/>
    <w:rsid w:val="006D049B"/>
    <w:rsid w:val="006D07E3"/>
    <w:rsid w:val="006D0AFE"/>
    <w:rsid w:val="006D0BCC"/>
    <w:rsid w:val="006D0CAA"/>
    <w:rsid w:val="006D0CBF"/>
    <w:rsid w:val="006D12CE"/>
    <w:rsid w:val="006D153C"/>
    <w:rsid w:val="006D1CA6"/>
    <w:rsid w:val="006D1E80"/>
    <w:rsid w:val="006D24F8"/>
    <w:rsid w:val="006D299B"/>
    <w:rsid w:val="006D2A22"/>
    <w:rsid w:val="006D2A5F"/>
    <w:rsid w:val="006D2AB9"/>
    <w:rsid w:val="006D2B72"/>
    <w:rsid w:val="006D2B9A"/>
    <w:rsid w:val="006D2E1D"/>
    <w:rsid w:val="006D3297"/>
    <w:rsid w:val="006D378C"/>
    <w:rsid w:val="006D37F4"/>
    <w:rsid w:val="006D3B4C"/>
    <w:rsid w:val="006D3CD6"/>
    <w:rsid w:val="006D3CF6"/>
    <w:rsid w:val="006D4149"/>
    <w:rsid w:val="006D4679"/>
    <w:rsid w:val="006D4ED9"/>
    <w:rsid w:val="006D5109"/>
    <w:rsid w:val="006D55C6"/>
    <w:rsid w:val="006D5874"/>
    <w:rsid w:val="006D5B8E"/>
    <w:rsid w:val="006D5D09"/>
    <w:rsid w:val="006D6082"/>
    <w:rsid w:val="006D63B1"/>
    <w:rsid w:val="006D6491"/>
    <w:rsid w:val="006D64C5"/>
    <w:rsid w:val="006D6732"/>
    <w:rsid w:val="006D6E02"/>
    <w:rsid w:val="006D7159"/>
    <w:rsid w:val="006D773D"/>
    <w:rsid w:val="006D7833"/>
    <w:rsid w:val="006D7975"/>
    <w:rsid w:val="006D79BA"/>
    <w:rsid w:val="006E015D"/>
    <w:rsid w:val="006E0682"/>
    <w:rsid w:val="006E09D8"/>
    <w:rsid w:val="006E0CBA"/>
    <w:rsid w:val="006E0ECA"/>
    <w:rsid w:val="006E119A"/>
    <w:rsid w:val="006E15A8"/>
    <w:rsid w:val="006E16E2"/>
    <w:rsid w:val="006E1AEE"/>
    <w:rsid w:val="006E1B3C"/>
    <w:rsid w:val="006E1B46"/>
    <w:rsid w:val="006E1B4F"/>
    <w:rsid w:val="006E2015"/>
    <w:rsid w:val="006E2473"/>
    <w:rsid w:val="006E260D"/>
    <w:rsid w:val="006E26A3"/>
    <w:rsid w:val="006E26BD"/>
    <w:rsid w:val="006E2837"/>
    <w:rsid w:val="006E2960"/>
    <w:rsid w:val="006E2BFD"/>
    <w:rsid w:val="006E2C61"/>
    <w:rsid w:val="006E2D03"/>
    <w:rsid w:val="006E3735"/>
    <w:rsid w:val="006E37EF"/>
    <w:rsid w:val="006E3A5B"/>
    <w:rsid w:val="006E43BC"/>
    <w:rsid w:val="006E442C"/>
    <w:rsid w:val="006E44D2"/>
    <w:rsid w:val="006E458D"/>
    <w:rsid w:val="006E4641"/>
    <w:rsid w:val="006E464B"/>
    <w:rsid w:val="006E4679"/>
    <w:rsid w:val="006E4811"/>
    <w:rsid w:val="006E4C33"/>
    <w:rsid w:val="006E4D48"/>
    <w:rsid w:val="006E4DED"/>
    <w:rsid w:val="006E4E96"/>
    <w:rsid w:val="006E4F9F"/>
    <w:rsid w:val="006E5081"/>
    <w:rsid w:val="006E5244"/>
    <w:rsid w:val="006E540B"/>
    <w:rsid w:val="006E567E"/>
    <w:rsid w:val="006E5730"/>
    <w:rsid w:val="006E57F7"/>
    <w:rsid w:val="006E5957"/>
    <w:rsid w:val="006E5AF4"/>
    <w:rsid w:val="006E5C0A"/>
    <w:rsid w:val="006E5CD6"/>
    <w:rsid w:val="006E5D1C"/>
    <w:rsid w:val="006E5E71"/>
    <w:rsid w:val="006E61F3"/>
    <w:rsid w:val="006E6221"/>
    <w:rsid w:val="006E62A5"/>
    <w:rsid w:val="006E62DC"/>
    <w:rsid w:val="006E636C"/>
    <w:rsid w:val="006E67A3"/>
    <w:rsid w:val="006E67F5"/>
    <w:rsid w:val="006E6896"/>
    <w:rsid w:val="006E6AC1"/>
    <w:rsid w:val="006E6CB2"/>
    <w:rsid w:val="006E6DE3"/>
    <w:rsid w:val="006E70DC"/>
    <w:rsid w:val="006E7102"/>
    <w:rsid w:val="006E7202"/>
    <w:rsid w:val="006E729D"/>
    <w:rsid w:val="006E76D3"/>
    <w:rsid w:val="006E777B"/>
    <w:rsid w:val="006E77DB"/>
    <w:rsid w:val="006E79D1"/>
    <w:rsid w:val="006E7C38"/>
    <w:rsid w:val="006E7CD7"/>
    <w:rsid w:val="006F0033"/>
    <w:rsid w:val="006F0193"/>
    <w:rsid w:val="006F01F1"/>
    <w:rsid w:val="006F03D3"/>
    <w:rsid w:val="006F0692"/>
    <w:rsid w:val="006F07AD"/>
    <w:rsid w:val="006F0946"/>
    <w:rsid w:val="006F09E1"/>
    <w:rsid w:val="006F0BD4"/>
    <w:rsid w:val="006F0FC3"/>
    <w:rsid w:val="006F169F"/>
    <w:rsid w:val="006F1724"/>
    <w:rsid w:val="006F23E4"/>
    <w:rsid w:val="006F240B"/>
    <w:rsid w:val="006F27DE"/>
    <w:rsid w:val="006F286E"/>
    <w:rsid w:val="006F29A2"/>
    <w:rsid w:val="006F2DB0"/>
    <w:rsid w:val="006F307D"/>
    <w:rsid w:val="006F30A7"/>
    <w:rsid w:val="006F3485"/>
    <w:rsid w:val="006F3609"/>
    <w:rsid w:val="006F376E"/>
    <w:rsid w:val="006F3863"/>
    <w:rsid w:val="006F3AB9"/>
    <w:rsid w:val="006F3B46"/>
    <w:rsid w:val="006F3E4F"/>
    <w:rsid w:val="006F4049"/>
    <w:rsid w:val="006F41BC"/>
    <w:rsid w:val="006F41EF"/>
    <w:rsid w:val="006F42C7"/>
    <w:rsid w:val="006F431E"/>
    <w:rsid w:val="006F4AD8"/>
    <w:rsid w:val="006F4DD3"/>
    <w:rsid w:val="006F4EE7"/>
    <w:rsid w:val="006F51D1"/>
    <w:rsid w:val="006F546D"/>
    <w:rsid w:val="006F54FD"/>
    <w:rsid w:val="006F55CC"/>
    <w:rsid w:val="006F5701"/>
    <w:rsid w:val="006F5964"/>
    <w:rsid w:val="006F59E2"/>
    <w:rsid w:val="006F5EC2"/>
    <w:rsid w:val="006F5F18"/>
    <w:rsid w:val="006F5F39"/>
    <w:rsid w:val="006F6042"/>
    <w:rsid w:val="006F63A5"/>
    <w:rsid w:val="006F66F7"/>
    <w:rsid w:val="006F68F3"/>
    <w:rsid w:val="006F6E17"/>
    <w:rsid w:val="006F6EFB"/>
    <w:rsid w:val="006F7239"/>
    <w:rsid w:val="006F75D8"/>
    <w:rsid w:val="006F7C74"/>
    <w:rsid w:val="006F7F6E"/>
    <w:rsid w:val="00700016"/>
    <w:rsid w:val="007007A8"/>
    <w:rsid w:val="00700A0B"/>
    <w:rsid w:val="00700D15"/>
    <w:rsid w:val="00700E44"/>
    <w:rsid w:val="00700EE5"/>
    <w:rsid w:val="00701052"/>
    <w:rsid w:val="00701084"/>
    <w:rsid w:val="007014BC"/>
    <w:rsid w:val="00701BCC"/>
    <w:rsid w:val="00701BFC"/>
    <w:rsid w:val="00701ECF"/>
    <w:rsid w:val="0070205A"/>
    <w:rsid w:val="0070231F"/>
    <w:rsid w:val="00702370"/>
    <w:rsid w:val="00702427"/>
    <w:rsid w:val="007024F0"/>
    <w:rsid w:val="00702C76"/>
    <w:rsid w:val="00702C93"/>
    <w:rsid w:val="007031FC"/>
    <w:rsid w:val="007032BB"/>
    <w:rsid w:val="00703827"/>
    <w:rsid w:val="007038E2"/>
    <w:rsid w:val="00703C00"/>
    <w:rsid w:val="00703DDB"/>
    <w:rsid w:val="00703FD3"/>
    <w:rsid w:val="00704175"/>
    <w:rsid w:val="00704426"/>
    <w:rsid w:val="00704532"/>
    <w:rsid w:val="00704732"/>
    <w:rsid w:val="007048C9"/>
    <w:rsid w:val="00704D09"/>
    <w:rsid w:val="00704D38"/>
    <w:rsid w:val="007051E2"/>
    <w:rsid w:val="00705492"/>
    <w:rsid w:val="0070573D"/>
    <w:rsid w:val="00705814"/>
    <w:rsid w:val="00705B4D"/>
    <w:rsid w:val="00705BC2"/>
    <w:rsid w:val="00705DA0"/>
    <w:rsid w:val="007061EF"/>
    <w:rsid w:val="0070631D"/>
    <w:rsid w:val="0070656B"/>
    <w:rsid w:val="00706D4B"/>
    <w:rsid w:val="00706DBF"/>
    <w:rsid w:val="00706DDD"/>
    <w:rsid w:val="00706F6F"/>
    <w:rsid w:val="0070740A"/>
    <w:rsid w:val="00707712"/>
    <w:rsid w:val="00707A00"/>
    <w:rsid w:val="00707A0B"/>
    <w:rsid w:val="00707A4A"/>
    <w:rsid w:val="00707AA2"/>
    <w:rsid w:val="00707B62"/>
    <w:rsid w:val="00707B7A"/>
    <w:rsid w:val="00707F9E"/>
    <w:rsid w:val="00710019"/>
    <w:rsid w:val="007101F7"/>
    <w:rsid w:val="0071041A"/>
    <w:rsid w:val="0071042D"/>
    <w:rsid w:val="007106BB"/>
    <w:rsid w:val="00710879"/>
    <w:rsid w:val="0071095F"/>
    <w:rsid w:val="00710A5B"/>
    <w:rsid w:val="00710AF5"/>
    <w:rsid w:val="00710BFE"/>
    <w:rsid w:val="00710FA4"/>
    <w:rsid w:val="0071103F"/>
    <w:rsid w:val="007113BC"/>
    <w:rsid w:val="00711566"/>
    <w:rsid w:val="0071158A"/>
    <w:rsid w:val="00711D26"/>
    <w:rsid w:val="00711F4A"/>
    <w:rsid w:val="007124A8"/>
    <w:rsid w:val="007124B6"/>
    <w:rsid w:val="0071272B"/>
    <w:rsid w:val="00712817"/>
    <w:rsid w:val="00712869"/>
    <w:rsid w:val="00712B1D"/>
    <w:rsid w:val="007131AB"/>
    <w:rsid w:val="007134A4"/>
    <w:rsid w:val="007134DA"/>
    <w:rsid w:val="00713711"/>
    <w:rsid w:val="007138DF"/>
    <w:rsid w:val="00713A42"/>
    <w:rsid w:val="00713C14"/>
    <w:rsid w:val="00713E19"/>
    <w:rsid w:val="00713FBD"/>
    <w:rsid w:val="0071477F"/>
    <w:rsid w:val="007148D4"/>
    <w:rsid w:val="00714CD4"/>
    <w:rsid w:val="00714D1F"/>
    <w:rsid w:val="007151C5"/>
    <w:rsid w:val="00715269"/>
    <w:rsid w:val="00715483"/>
    <w:rsid w:val="007156FE"/>
    <w:rsid w:val="00715894"/>
    <w:rsid w:val="00715944"/>
    <w:rsid w:val="00715A8E"/>
    <w:rsid w:val="00715B0D"/>
    <w:rsid w:val="00715B62"/>
    <w:rsid w:val="00715BD0"/>
    <w:rsid w:val="00715CCC"/>
    <w:rsid w:val="00716256"/>
    <w:rsid w:val="007162AF"/>
    <w:rsid w:val="00716B9C"/>
    <w:rsid w:val="00716BC6"/>
    <w:rsid w:val="00716D40"/>
    <w:rsid w:val="0071717A"/>
    <w:rsid w:val="007174DA"/>
    <w:rsid w:val="00717575"/>
    <w:rsid w:val="007178F1"/>
    <w:rsid w:val="00717B7B"/>
    <w:rsid w:val="00717DF4"/>
    <w:rsid w:val="00720199"/>
    <w:rsid w:val="007201BF"/>
    <w:rsid w:val="00720200"/>
    <w:rsid w:val="0072028A"/>
    <w:rsid w:val="007208A3"/>
    <w:rsid w:val="00720C51"/>
    <w:rsid w:val="00720CF0"/>
    <w:rsid w:val="00720D3C"/>
    <w:rsid w:val="00720F37"/>
    <w:rsid w:val="00721214"/>
    <w:rsid w:val="00721557"/>
    <w:rsid w:val="007217E1"/>
    <w:rsid w:val="00721ABF"/>
    <w:rsid w:val="00721BE3"/>
    <w:rsid w:val="00721F6E"/>
    <w:rsid w:val="007222A7"/>
    <w:rsid w:val="00722775"/>
    <w:rsid w:val="00722C37"/>
    <w:rsid w:val="00722FC5"/>
    <w:rsid w:val="0072303F"/>
    <w:rsid w:val="007232E5"/>
    <w:rsid w:val="0072350E"/>
    <w:rsid w:val="00723711"/>
    <w:rsid w:val="00723901"/>
    <w:rsid w:val="00723E3F"/>
    <w:rsid w:val="00723F50"/>
    <w:rsid w:val="00724873"/>
    <w:rsid w:val="007248A1"/>
    <w:rsid w:val="00724C28"/>
    <w:rsid w:val="0072523B"/>
    <w:rsid w:val="007255F9"/>
    <w:rsid w:val="00725700"/>
    <w:rsid w:val="007257C8"/>
    <w:rsid w:val="00725C71"/>
    <w:rsid w:val="00725D21"/>
    <w:rsid w:val="00725D5F"/>
    <w:rsid w:val="00725DE9"/>
    <w:rsid w:val="00725E83"/>
    <w:rsid w:val="00725F57"/>
    <w:rsid w:val="00726017"/>
    <w:rsid w:val="007261BE"/>
    <w:rsid w:val="00726352"/>
    <w:rsid w:val="007264B1"/>
    <w:rsid w:val="00726535"/>
    <w:rsid w:val="00726559"/>
    <w:rsid w:val="00726636"/>
    <w:rsid w:val="007267EA"/>
    <w:rsid w:val="00726809"/>
    <w:rsid w:val="00726849"/>
    <w:rsid w:val="00726B9E"/>
    <w:rsid w:val="00726D9D"/>
    <w:rsid w:val="00727616"/>
    <w:rsid w:val="00727747"/>
    <w:rsid w:val="00727B5B"/>
    <w:rsid w:val="00727B93"/>
    <w:rsid w:val="00730448"/>
    <w:rsid w:val="007305A8"/>
    <w:rsid w:val="007306AE"/>
    <w:rsid w:val="00730C1B"/>
    <w:rsid w:val="00730EDE"/>
    <w:rsid w:val="0073120D"/>
    <w:rsid w:val="007312E6"/>
    <w:rsid w:val="007313C0"/>
    <w:rsid w:val="00731585"/>
    <w:rsid w:val="00731755"/>
    <w:rsid w:val="0073187A"/>
    <w:rsid w:val="007329C3"/>
    <w:rsid w:val="00732B68"/>
    <w:rsid w:val="007333BC"/>
    <w:rsid w:val="007334F1"/>
    <w:rsid w:val="00733D8B"/>
    <w:rsid w:val="00733E8C"/>
    <w:rsid w:val="00733F6A"/>
    <w:rsid w:val="007340DF"/>
    <w:rsid w:val="0073417A"/>
    <w:rsid w:val="00734361"/>
    <w:rsid w:val="00734451"/>
    <w:rsid w:val="00734530"/>
    <w:rsid w:val="007345DB"/>
    <w:rsid w:val="007347DD"/>
    <w:rsid w:val="007347FB"/>
    <w:rsid w:val="00734B97"/>
    <w:rsid w:val="00734C8A"/>
    <w:rsid w:val="00734E14"/>
    <w:rsid w:val="00735366"/>
    <w:rsid w:val="007358D1"/>
    <w:rsid w:val="00735AE8"/>
    <w:rsid w:val="00735C67"/>
    <w:rsid w:val="00735D16"/>
    <w:rsid w:val="00735ED8"/>
    <w:rsid w:val="00735F28"/>
    <w:rsid w:val="00736081"/>
    <w:rsid w:val="0073609F"/>
    <w:rsid w:val="007364D5"/>
    <w:rsid w:val="00736B28"/>
    <w:rsid w:val="00736F95"/>
    <w:rsid w:val="00736FDD"/>
    <w:rsid w:val="00737210"/>
    <w:rsid w:val="0073721C"/>
    <w:rsid w:val="007375CB"/>
    <w:rsid w:val="00737628"/>
    <w:rsid w:val="0073777A"/>
    <w:rsid w:val="007377B0"/>
    <w:rsid w:val="00737A0A"/>
    <w:rsid w:val="00737A6E"/>
    <w:rsid w:val="00737C78"/>
    <w:rsid w:val="00737D11"/>
    <w:rsid w:val="00737DF9"/>
    <w:rsid w:val="00737FDD"/>
    <w:rsid w:val="00737FF4"/>
    <w:rsid w:val="0074002C"/>
    <w:rsid w:val="007401B8"/>
    <w:rsid w:val="00740202"/>
    <w:rsid w:val="00740E6A"/>
    <w:rsid w:val="00740EC0"/>
    <w:rsid w:val="00741322"/>
    <w:rsid w:val="00741695"/>
    <w:rsid w:val="0074183B"/>
    <w:rsid w:val="00741C12"/>
    <w:rsid w:val="00741DCA"/>
    <w:rsid w:val="0074200B"/>
    <w:rsid w:val="00742183"/>
    <w:rsid w:val="00742252"/>
    <w:rsid w:val="007426A7"/>
    <w:rsid w:val="0074279D"/>
    <w:rsid w:val="007427DD"/>
    <w:rsid w:val="00742824"/>
    <w:rsid w:val="007429EC"/>
    <w:rsid w:val="00742B9D"/>
    <w:rsid w:val="00742F98"/>
    <w:rsid w:val="00743015"/>
    <w:rsid w:val="00743100"/>
    <w:rsid w:val="0074333D"/>
    <w:rsid w:val="00743A84"/>
    <w:rsid w:val="00743CEF"/>
    <w:rsid w:val="00743FD7"/>
    <w:rsid w:val="00743FDA"/>
    <w:rsid w:val="007440A5"/>
    <w:rsid w:val="007440D8"/>
    <w:rsid w:val="007440E5"/>
    <w:rsid w:val="007449F8"/>
    <w:rsid w:val="00744BB6"/>
    <w:rsid w:val="00744E96"/>
    <w:rsid w:val="007450D8"/>
    <w:rsid w:val="0074587B"/>
    <w:rsid w:val="00745A94"/>
    <w:rsid w:val="00745AF2"/>
    <w:rsid w:val="00745BF3"/>
    <w:rsid w:val="00745D76"/>
    <w:rsid w:val="00745E05"/>
    <w:rsid w:val="00745EAD"/>
    <w:rsid w:val="007462C9"/>
    <w:rsid w:val="00746333"/>
    <w:rsid w:val="00746705"/>
    <w:rsid w:val="00746716"/>
    <w:rsid w:val="00746863"/>
    <w:rsid w:val="007468F9"/>
    <w:rsid w:val="00746B70"/>
    <w:rsid w:val="00746BB5"/>
    <w:rsid w:val="00746D23"/>
    <w:rsid w:val="00746D9C"/>
    <w:rsid w:val="00746F23"/>
    <w:rsid w:val="00747504"/>
    <w:rsid w:val="00747826"/>
    <w:rsid w:val="00747A67"/>
    <w:rsid w:val="00747AD8"/>
    <w:rsid w:val="00747B2C"/>
    <w:rsid w:val="00747B44"/>
    <w:rsid w:val="00747C7C"/>
    <w:rsid w:val="00747FA8"/>
    <w:rsid w:val="00750270"/>
    <w:rsid w:val="0075029E"/>
    <w:rsid w:val="007506E5"/>
    <w:rsid w:val="007507EA"/>
    <w:rsid w:val="00750A48"/>
    <w:rsid w:val="00750EAC"/>
    <w:rsid w:val="00750EBF"/>
    <w:rsid w:val="00750F0D"/>
    <w:rsid w:val="00750FAC"/>
    <w:rsid w:val="00751234"/>
    <w:rsid w:val="00751252"/>
    <w:rsid w:val="00751896"/>
    <w:rsid w:val="00751A84"/>
    <w:rsid w:val="00752241"/>
    <w:rsid w:val="007522A5"/>
    <w:rsid w:val="00752661"/>
    <w:rsid w:val="00752A76"/>
    <w:rsid w:val="00752ACA"/>
    <w:rsid w:val="00752BC8"/>
    <w:rsid w:val="00752CDD"/>
    <w:rsid w:val="00752EA1"/>
    <w:rsid w:val="00753024"/>
    <w:rsid w:val="00753115"/>
    <w:rsid w:val="0075350A"/>
    <w:rsid w:val="007535FB"/>
    <w:rsid w:val="00753784"/>
    <w:rsid w:val="007537C0"/>
    <w:rsid w:val="00753A23"/>
    <w:rsid w:val="00753A5B"/>
    <w:rsid w:val="00753FF6"/>
    <w:rsid w:val="007540E2"/>
    <w:rsid w:val="007543DC"/>
    <w:rsid w:val="0075482B"/>
    <w:rsid w:val="00754938"/>
    <w:rsid w:val="00754954"/>
    <w:rsid w:val="00754D2A"/>
    <w:rsid w:val="00755220"/>
    <w:rsid w:val="00755314"/>
    <w:rsid w:val="007553DB"/>
    <w:rsid w:val="0075549B"/>
    <w:rsid w:val="00755651"/>
    <w:rsid w:val="00755CF4"/>
    <w:rsid w:val="00756194"/>
    <w:rsid w:val="0075676D"/>
    <w:rsid w:val="0075694D"/>
    <w:rsid w:val="00756D8E"/>
    <w:rsid w:val="00757629"/>
    <w:rsid w:val="007579EC"/>
    <w:rsid w:val="00757E3C"/>
    <w:rsid w:val="00757E48"/>
    <w:rsid w:val="00760155"/>
    <w:rsid w:val="007604BD"/>
    <w:rsid w:val="0076060F"/>
    <w:rsid w:val="00760701"/>
    <w:rsid w:val="007607D6"/>
    <w:rsid w:val="00760804"/>
    <w:rsid w:val="0076082E"/>
    <w:rsid w:val="007609AE"/>
    <w:rsid w:val="00760A74"/>
    <w:rsid w:val="00760C2A"/>
    <w:rsid w:val="00760ED9"/>
    <w:rsid w:val="007611C8"/>
    <w:rsid w:val="00761285"/>
    <w:rsid w:val="007612A6"/>
    <w:rsid w:val="00761339"/>
    <w:rsid w:val="0076145E"/>
    <w:rsid w:val="0076185E"/>
    <w:rsid w:val="007619D4"/>
    <w:rsid w:val="00761AAF"/>
    <w:rsid w:val="00761BF8"/>
    <w:rsid w:val="00761BFF"/>
    <w:rsid w:val="00761F96"/>
    <w:rsid w:val="00761FB3"/>
    <w:rsid w:val="00761FBF"/>
    <w:rsid w:val="00762455"/>
    <w:rsid w:val="00762676"/>
    <w:rsid w:val="00762897"/>
    <w:rsid w:val="00762979"/>
    <w:rsid w:val="007629F8"/>
    <w:rsid w:val="00762A6E"/>
    <w:rsid w:val="00762DF8"/>
    <w:rsid w:val="00762F74"/>
    <w:rsid w:val="00762FA9"/>
    <w:rsid w:val="00763104"/>
    <w:rsid w:val="00763435"/>
    <w:rsid w:val="00763441"/>
    <w:rsid w:val="00763819"/>
    <w:rsid w:val="00763835"/>
    <w:rsid w:val="00763862"/>
    <w:rsid w:val="0076393F"/>
    <w:rsid w:val="00763B25"/>
    <w:rsid w:val="00763C38"/>
    <w:rsid w:val="007642B1"/>
    <w:rsid w:val="00764387"/>
    <w:rsid w:val="00764466"/>
    <w:rsid w:val="00764475"/>
    <w:rsid w:val="0076447D"/>
    <w:rsid w:val="007645C2"/>
    <w:rsid w:val="00764AB5"/>
    <w:rsid w:val="00764BE1"/>
    <w:rsid w:val="00764DA5"/>
    <w:rsid w:val="00764DD2"/>
    <w:rsid w:val="00764FFE"/>
    <w:rsid w:val="00765373"/>
    <w:rsid w:val="00765493"/>
    <w:rsid w:val="00765A79"/>
    <w:rsid w:val="00765F4F"/>
    <w:rsid w:val="00766039"/>
    <w:rsid w:val="007660A0"/>
    <w:rsid w:val="00766791"/>
    <w:rsid w:val="007667A0"/>
    <w:rsid w:val="007668C1"/>
    <w:rsid w:val="0076694A"/>
    <w:rsid w:val="007669DB"/>
    <w:rsid w:val="00766B67"/>
    <w:rsid w:val="00766C32"/>
    <w:rsid w:val="00766D12"/>
    <w:rsid w:val="007673FF"/>
    <w:rsid w:val="0076745A"/>
    <w:rsid w:val="0076761D"/>
    <w:rsid w:val="00767678"/>
    <w:rsid w:val="0076768A"/>
    <w:rsid w:val="0076772D"/>
    <w:rsid w:val="0076776E"/>
    <w:rsid w:val="00767A46"/>
    <w:rsid w:val="00767BD1"/>
    <w:rsid w:val="00767C50"/>
    <w:rsid w:val="007701D8"/>
    <w:rsid w:val="00770270"/>
    <w:rsid w:val="00770469"/>
    <w:rsid w:val="0077081A"/>
    <w:rsid w:val="00770919"/>
    <w:rsid w:val="00770A32"/>
    <w:rsid w:val="00770B69"/>
    <w:rsid w:val="00770B77"/>
    <w:rsid w:val="00770D23"/>
    <w:rsid w:val="00770DA6"/>
    <w:rsid w:val="00770E3F"/>
    <w:rsid w:val="00771709"/>
    <w:rsid w:val="007717AB"/>
    <w:rsid w:val="00771982"/>
    <w:rsid w:val="00771C9D"/>
    <w:rsid w:val="007722FD"/>
    <w:rsid w:val="0077236D"/>
    <w:rsid w:val="00772636"/>
    <w:rsid w:val="00772836"/>
    <w:rsid w:val="0077288F"/>
    <w:rsid w:val="00772D28"/>
    <w:rsid w:val="00772D63"/>
    <w:rsid w:val="00772E1E"/>
    <w:rsid w:val="00773113"/>
    <w:rsid w:val="00773290"/>
    <w:rsid w:val="0077332E"/>
    <w:rsid w:val="00773440"/>
    <w:rsid w:val="00773482"/>
    <w:rsid w:val="00773E74"/>
    <w:rsid w:val="00773EC4"/>
    <w:rsid w:val="007741E7"/>
    <w:rsid w:val="00774616"/>
    <w:rsid w:val="0077481C"/>
    <w:rsid w:val="007749AE"/>
    <w:rsid w:val="00774EE6"/>
    <w:rsid w:val="007752D9"/>
    <w:rsid w:val="00775583"/>
    <w:rsid w:val="0077578B"/>
    <w:rsid w:val="00775815"/>
    <w:rsid w:val="00775853"/>
    <w:rsid w:val="007761EC"/>
    <w:rsid w:val="0077623A"/>
    <w:rsid w:val="0077623F"/>
    <w:rsid w:val="0077638B"/>
    <w:rsid w:val="00776939"/>
    <w:rsid w:val="00776F31"/>
    <w:rsid w:val="00776FE8"/>
    <w:rsid w:val="00777498"/>
    <w:rsid w:val="00777516"/>
    <w:rsid w:val="0077764F"/>
    <w:rsid w:val="007777F9"/>
    <w:rsid w:val="0078002A"/>
    <w:rsid w:val="0078008D"/>
    <w:rsid w:val="00780295"/>
    <w:rsid w:val="0078029C"/>
    <w:rsid w:val="007804CD"/>
    <w:rsid w:val="00780ACE"/>
    <w:rsid w:val="00781101"/>
    <w:rsid w:val="007814CA"/>
    <w:rsid w:val="0078150A"/>
    <w:rsid w:val="00781925"/>
    <w:rsid w:val="00781E5C"/>
    <w:rsid w:val="00781F8F"/>
    <w:rsid w:val="00782015"/>
    <w:rsid w:val="00782690"/>
    <w:rsid w:val="0078275A"/>
    <w:rsid w:val="00782F1E"/>
    <w:rsid w:val="007832B8"/>
    <w:rsid w:val="0078340A"/>
    <w:rsid w:val="00783673"/>
    <w:rsid w:val="00783A69"/>
    <w:rsid w:val="00783BB1"/>
    <w:rsid w:val="00783C00"/>
    <w:rsid w:val="00783D80"/>
    <w:rsid w:val="00784013"/>
    <w:rsid w:val="00784148"/>
    <w:rsid w:val="00784169"/>
    <w:rsid w:val="00784270"/>
    <w:rsid w:val="0078445C"/>
    <w:rsid w:val="00784550"/>
    <w:rsid w:val="007847B1"/>
    <w:rsid w:val="0078498E"/>
    <w:rsid w:val="007849D9"/>
    <w:rsid w:val="00784ACF"/>
    <w:rsid w:val="00784BB1"/>
    <w:rsid w:val="00784BC8"/>
    <w:rsid w:val="00784BD5"/>
    <w:rsid w:val="00784D25"/>
    <w:rsid w:val="00784F84"/>
    <w:rsid w:val="00785220"/>
    <w:rsid w:val="007853D4"/>
    <w:rsid w:val="00785531"/>
    <w:rsid w:val="00785E68"/>
    <w:rsid w:val="007865AC"/>
    <w:rsid w:val="00786731"/>
    <w:rsid w:val="00786CCC"/>
    <w:rsid w:val="00786FB5"/>
    <w:rsid w:val="0078717E"/>
    <w:rsid w:val="00787468"/>
    <w:rsid w:val="00787CBE"/>
    <w:rsid w:val="00787DB8"/>
    <w:rsid w:val="00790201"/>
    <w:rsid w:val="007906CF"/>
    <w:rsid w:val="007909E7"/>
    <w:rsid w:val="00790A1A"/>
    <w:rsid w:val="00790A83"/>
    <w:rsid w:val="00790AF1"/>
    <w:rsid w:val="00790C3F"/>
    <w:rsid w:val="00790CC6"/>
    <w:rsid w:val="00790FEE"/>
    <w:rsid w:val="007911DB"/>
    <w:rsid w:val="007912C5"/>
    <w:rsid w:val="007914F3"/>
    <w:rsid w:val="007915AD"/>
    <w:rsid w:val="007917B3"/>
    <w:rsid w:val="00791809"/>
    <w:rsid w:val="007918D3"/>
    <w:rsid w:val="00791DA8"/>
    <w:rsid w:val="007920C7"/>
    <w:rsid w:val="007921F9"/>
    <w:rsid w:val="007922BD"/>
    <w:rsid w:val="0079240C"/>
    <w:rsid w:val="00792556"/>
    <w:rsid w:val="00792B4E"/>
    <w:rsid w:val="00792D2E"/>
    <w:rsid w:val="00792E53"/>
    <w:rsid w:val="00792FB4"/>
    <w:rsid w:val="00793078"/>
    <w:rsid w:val="007932E3"/>
    <w:rsid w:val="007934FD"/>
    <w:rsid w:val="00793D07"/>
    <w:rsid w:val="0079414E"/>
    <w:rsid w:val="007942FB"/>
    <w:rsid w:val="007948AD"/>
    <w:rsid w:val="007949B5"/>
    <w:rsid w:val="00794BA3"/>
    <w:rsid w:val="0079510C"/>
    <w:rsid w:val="007953AC"/>
    <w:rsid w:val="0079546C"/>
    <w:rsid w:val="007955BD"/>
    <w:rsid w:val="00795AF5"/>
    <w:rsid w:val="00795D4A"/>
    <w:rsid w:val="00795E55"/>
    <w:rsid w:val="00796796"/>
    <w:rsid w:val="007969BC"/>
    <w:rsid w:val="00796A8E"/>
    <w:rsid w:val="00796B10"/>
    <w:rsid w:val="00796DAB"/>
    <w:rsid w:val="007971F7"/>
    <w:rsid w:val="007974C8"/>
    <w:rsid w:val="00797853"/>
    <w:rsid w:val="00797C26"/>
    <w:rsid w:val="00797E9E"/>
    <w:rsid w:val="007A0088"/>
    <w:rsid w:val="007A0138"/>
    <w:rsid w:val="007A0241"/>
    <w:rsid w:val="007A04B4"/>
    <w:rsid w:val="007A0655"/>
    <w:rsid w:val="007A0683"/>
    <w:rsid w:val="007A0690"/>
    <w:rsid w:val="007A0784"/>
    <w:rsid w:val="007A08D5"/>
    <w:rsid w:val="007A0A7E"/>
    <w:rsid w:val="007A0B15"/>
    <w:rsid w:val="007A0E7A"/>
    <w:rsid w:val="007A0EFC"/>
    <w:rsid w:val="007A131F"/>
    <w:rsid w:val="007A15EF"/>
    <w:rsid w:val="007A15FD"/>
    <w:rsid w:val="007A167E"/>
    <w:rsid w:val="007A16A0"/>
    <w:rsid w:val="007A172C"/>
    <w:rsid w:val="007A177B"/>
    <w:rsid w:val="007A1D74"/>
    <w:rsid w:val="007A265E"/>
    <w:rsid w:val="007A2DC1"/>
    <w:rsid w:val="007A2ED7"/>
    <w:rsid w:val="007A2FE1"/>
    <w:rsid w:val="007A3414"/>
    <w:rsid w:val="007A362C"/>
    <w:rsid w:val="007A3AF7"/>
    <w:rsid w:val="007A3F00"/>
    <w:rsid w:val="007A3F0D"/>
    <w:rsid w:val="007A43AC"/>
    <w:rsid w:val="007A4410"/>
    <w:rsid w:val="007A46C9"/>
    <w:rsid w:val="007A476E"/>
    <w:rsid w:val="007A47F2"/>
    <w:rsid w:val="007A4C2A"/>
    <w:rsid w:val="007A4E02"/>
    <w:rsid w:val="007A5420"/>
    <w:rsid w:val="007A58A1"/>
    <w:rsid w:val="007A5A08"/>
    <w:rsid w:val="007A5ADE"/>
    <w:rsid w:val="007A5D3D"/>
    <w:rsid w:val="007A5E96"/>
    <w:rsid w:val="007A5FBA"/>
    <w:rsid w:val="007A61E3"/>
    <w:rsid w:val="007A668C"/>
    <w:rsid w:val="007A669A"/>
    <w:rsid w:val="007A676B"/>
    <w:rsid w:val="007A67A4"/>
    <w:rsid w:val="007A6883"/>
    <w:rsid w:val="007A6B8D"/>
    <w:rsid w:val="007A6CAD"/>
    <w:rsid w:val="007A6D94"/>
    <w:rsid w:val="007A6F09"/>
    <w:rsid w:val="007A6F66"/>
    <w:rsid w:val="007A706C"/>
    <w:rsid w:val="007A713D"/>
    <w:rsid w:val="007A7161"/>
    <w:rsid w:val="007A72CA"/>
    <w:rsid w:val="007A739B"/>
    <w:rsid w:val="007A7542"/>
    <w:rsid w:val="007A77F0"/>
    <w:rsid w:val="007A7DBA"/>
    <w:rsid w:val="007B01DC"/>
    <w:rsid w:val="007B0264"/>
    <w:rsid w:val="007B0446"/>
    <w:rsid w:val="007B0778"/>
    <w:rsid w:val="007B07C7"/>
    <w:rsid w:val="007B0846"/>
    <w:rsid w:val="007B0BC8"/>
    <w:rsid w:val="007B10B6"/>
    <w:rsid w:val="007B10F8"/>
    <w:rsid w:val="007B1112"/>
    <w:rsid w:val="007B16D1"/>
    <w:rsid w:val="007B18F6"/>
    <w:rsid w:val="007B1A80"/>
    <w:rsid w:val="007B1E68"/>
    <w:rsid w:val="007B1E7B"/>
    <w:rsid w:val="007B1E9B"/>
    <w:rsid w:val="007B1FDF"/>
    <w:rsid w:val="007B2575"/>
    <w:rsid w:val="007B2875"/>
    <w:rsid w:val="007B28BA"/>
    <w:rsid w:val="007B2B06"/>
    <w:rsid w:val="007B3118"/>
    <w:rsid w:val="007B31BF"/>
    <w:rsid w:val="007B333D"/>
    <w:rsid w:val="007B34AF"/>
    <w:rsid w:val="007B3775"/>
    <w:rsid w:val="007B39D9"/>
    <w:rsid w:val="007B39FD"/>
    <w:rsid w:val="007B3B79"/>
    <w:rsid w:val="007B3D80"/>
    <w:rsid w:val="007B469C"/>
    <w:rsid w:val="007B4859"/>
    <w:rsid w:val="007B49FE"/>
    <w:rsid w:val="007B4E11"/>
    <w:rsid w:val="007B4F5C"/>
    <w:rsid w:val="007B4FD0"/>
    <w:rsid w:val="007B50CF"/>
    <w:rsid w:val="007B50F4"/>
    <w:rsid w:val="007B5274"/>
    <w:rsid w:val="007B52DC"/>
    <w:rsid w:val="007B553C"/>
    <w:rsid w:val="007B5608"/>
    <w:rsid w:val="007B5960"/>
    <w:rsid w:val="007B59A2"/>
    <w:rsid w:val="007B5BC1"/>
    <w:rsid w:val="007B5E36"/>
    <w:rsid w:val="007B5F3A"/>
    <w:rsid w:val="007B6281"/>
    <w:rsid w:val="007B6497"/>
    <w:rsid w:val="007B6963"/>
    <w:rsid w:val="007B6B83"/>
    <w:rsid w:val="007B6BB3"/>
    <w:rsid w:val="007B6D1F"/>
    <w:rsid w:val="007B74F4"/>
    <w:rsid w:val="007B754F"/>
    <w:rsid w:val="007B777B"/>
    <w:rsid w:val="007B7886"/>
    <w:rsid w:val="007B7889"/>
    <w:rsid w:val="007B7960"/>
    <w:rsid w:val="007B79C6"/>
    <w:rsid w:val="007B7C95"/>
    <w:rsid w:val="007B7FF6"/>
    <w:rsid w:val="007C0065"/>
    <w:rsid w:val="007C074E"/>
    <w:rsid w:val="007C08E9"/>
    <w:rsid w:val="007C0C73"/>
    <w:rsid w:val="007C0D4C"/>
    <w:rsid w:val="007C0DD0"/>
    <w:rsid w:val="007C0DDE"/>
    <w:rsid w:val="007C0DFE"/>
    <w:rsid w:val="007C0E26"/>
    <w:rsid w:val="007C1485"/>
    <w:rsid w:val="007C15F0"/>
    <w:rsid w:val="007C1624"/>
    <w:rsid w:val="007C16B4"/>
    <w:rsid w:val="007C19AE"/>
    <w:rsid w:val="007C19F7"/>
    <w:rsid w:val="007C1A10"/>
    <w:rsid w:val="007C1A46"/>
    <w:rsid w:val="007C1B4A"/>
    <w:rsid w:val="007C1B67"/>
    <w:rsid w:val="007C20EB"/>
    <w:rsid w:val="007C26CA"/>
    <w:rsid w:val="007C27BB"/>
    <w:rsid w:val="007C28BA"/>
    <w:rsid w:val="007C296E"/>
    <w:rsid w:val="007C29BE"/>
    <w:rsid w:val="007C2A3C"/>
    <w:rsid w:val="007C2BF2"/>
    <w:rsid w:val="007C2FE1"/>
    <w:rsid w:val="007C3175"/>
    <w:rsid w:val="007C3227"/>
    <w:rsid w:val="007C334B"/>
    <w:rsid w:val="007C3A45"/>
    <w:rsid w:val="007C3B72"/>
    <w:rsid w:val="007C3B7A"/>
    <w:rsid w:val="007C3D93"/>
    <w:rsid w:val="007C40B8"/>
    <w:rsid w:val="007C447D"/>
    <w:rsid w:val="007C44C7"/>
    <w:rsid w:val="007C4686"/>
    <w:rsid w:val="007C4792"/>
    <w:rsid w:val="007C4909"/>
    <w:rsid w:val="007C498C"/>
    <w:rsid w:val="007C4B17"/>
    <w:rsid w:val="007C53C6"/>
    <w:rsid w:val="007C54A5"/>
    <w:rsid w:val="007C5586"/>
    <w:rsid w:val="007C56BE"/>
    <w:rsid w:val="007C5A63"/>
    <w:rsid w:val="007C5AC2"/>
    <w:rsid w:val="007C60FA"/>
    <w:rsid w:val="007C6195"/>
    <w:rsid w:val="007C67B0"/>
    <w:rsid w:val="007C681F"/>
    <w:rsid w:val="007C6992"/>
    <w:rsid w:val="007C6E70"/>
    <w:rsid w:val="007C710D"/>
    <w:rsid w:val="007C771F"/>
    <w:rsid w:val="007C77A2"/>
    <w:rsid w:val="007C794F"/>
    <w:rsid w:val="007C7AF8"/>
    <w:rsid w:val="007C7B8B"/>
    <w:rsid w:val="007D0483"/>
    <w:rsid w:val="007D0784"/>
    <w:rsid w:val="007D08BD"/>
    <w:rsid w:val="007D0CE7"/>
    <w:rsid w:val="007D0D1F"/>
    <w:rsid w:val="007D0EB0"/>
    <w:rsid w:val="007D10E6"/>
    <w:rsid w:val="007D12A9"/>
    <w:rsid w:val="007D156A"/>
    <w:rsid w:val="007D1835"/>
    <w:rsid w:val="007D1976"/>
    <w:rsid w:val="007D23D2"/>
    <w:rsid w:val="007D2446"/>
    <w:rsid w:val="007D29A5"/>
    <w:rsid w:val="007D2C80"/>
    <w:rsid w:val="007D2F7F"/>
    <w:rsid w:val="007D314D"/>
    <w:rsid w:val="007D37DB"/>
    <w:rsid w:val="007D3B2E"/>
    <w:rsid w:val="007D3C2C"/>
    <w:rsid w:val="007D3D48"/>
    <w:rsid w:val="007D3F87"/>
    <w:rsid w:val="007D408D"/>
    <w:rsid w:val="007D40D6"/>
    <w:rsid w:val="007D466C"/>
    <w:rsid w:val="007D475E"/>
    <w:rsid w:val="007D47B6"/>
    <w:rsid w:val="007D48ED"/>
    <w:rsid w:val="007D4B2E"/>
    <w:rsid w:val="007D4EF0"/>
    <w:rsid w:val="007D5058"/>
    <w:rsid w:val="007D56B5"/>
    <w:rsid w:val="007D58A3"/>
    <w:rsid w:val="007D5E3B"/>
    <w:rsid w:val="007D6608"/>
    <w:rsid w:val="007D669C"/>
    <w:rsid w:val="007D68B5"/>
    <w:rsid w:val="007D6901"/>
    <w:rsid w:val="007D6B7E"/>
    <w:rsid w:val="007D6C54"/>
    <w:rsid w:val="007D7318"/>
    <w:rsid w:val="007D76EC"/>
    <w:rsid w:val="007D7BB3"/>
    <w:rsid w:val="007D7EAE"/>
    <w:rsid w:val="007E01BC"/>
    <w:rsid w:val="007E01CE"/>
    <w:rsid w:val="007E0A66"/>
    <w:rsid w:val="007E0D6F"/>
    <w:rsid w:val="007E1145"/>
    <w:rsid w:val="007E177D"/>
    <w:rsid w:val="007E17FE"/>
    <w:rsid w:val="007E18BF"/>
    <w:rsid w:val="007E1EC9"/>
    <w:rsid w:val="007E1ECE"/>
    <w:rsid w:val="007E212D"/>
    <w:rsid w:val="007E221E"/>
    <w:rsid w:val="007E240F"/>
    <w:rsid w:val="007E2649"/>
    <w:rsid w:val="007E2992"/>
    <w:rsid w:val="007E305C"/>
    <w:rsid w:val="007E3221"/>
    <w:rsid w:val="007E3B5C"/>
    <w:rsid w:val="007E3C7D"/>
    <w:rsid w:val="007E3E80"/>
    <w:rsid w:val="007E4348"/>
    <w:rsid w:val="007E4453"/>
    <w:rsid w:val="007E45E0"/>
    <w:rsid w:val="007E45F7"/>
    <w:rsid w:val="007E4623"/>
    <w:rsid w:val="007E4713"/>
    <w:rsid w:val="007E495E"/>
    <w:rsid w:val="007E4AAD"/>
    <w:rsid w:val="007E4D39"/>
    <w:rsid w:val="007E54B0"/>
    <w:rsid w:val="007E54C1"/>
    <w:rsid w:val="007E5A69"/>
    <w:rsid w:val="007E5C75"/>
    <w:rsid w:val="007E6392"/>
    <w:rsid w:val="007E6469"/>
    <w:rsid w:val="007E6529"/>
    <w:rsid w:val="007E6933"/>
    <w:rsid w:val="007E6D97"/>
    <w:rsid w:val="007E6E73"/>
    <w:rsid w:val="007E6EFE"/>
    <w:rsid w:val="007E6F4E"/>
    <w:rsid w:val="007E71AA"/>
    <w:rsid w:val="007E72B8"/>
    <w:rsid w:val="007E75E5"/>
    <w:rsid w:val="007E7E1C"/>
    <w:rsid w:val="007F0093"/>
    <w:rsid w:val="007F0473"/>
    <w:rsid w:val="007F0511"/>
    <w:rsid w:val="007F0642"/>
    <w:rsid w:val="007F0769"/>
    <w:rsid w:val="007F0AA9"/>
    <w:rsid w:val="007F0C0E"/>
    <w:rsid w:val="007F0C16"/>
    <w:rsid w:val="007F0C42"/>
    <w:rsid w:val="007F1629"/>
    <w:rsid w:val="007F16A8"/>
    <w:rsid w:val="007F1771"/>
    <w:rsid w:val="007F17F6"/>
    <w:rsid w:val="007F19C0"/>
    <w:rsid w:val="007F1C38"/>
    <w:rsid w:val="007F1FF2"/>
    <w:rsid w:val="007F1FFB"/>
    <w:rsid w:val="007F2045"/>
    <w:rsid w:val="007F20D7"/>
    <w:rsid w:val="007F211A"/>
    <w:rsid w:val="007F25A6"/>
    <w:rsid w:val="007F282C"/>
    <w:rsid w:val="007F2B62"/>
    <w:rsid w:val="007F2C37"/>
    <w:rsid w:val="007F2DE1"/>
    <w:rsid w:val="007F2F47"/>
    <w:rsid w:val="007F321A"/>
    <w:rsid w:val="007F32EE"/>
    <w:rsid w:val="007F334B"/>
    <w:rsid w:val="007F352D"/>
    <w:rsid w:val="007F36B9"/>
    <w:rsid w:val="007F38BC"/>
    <w:rsid w:val="007F3935"/>
    <w:rsid w:val="007F3950"/>
    <w:rsid w:val="007F3BB3"/>
    <w:rsid w:val="007F3C53"/>
    <w:rsid w:val="007F3CE3"/>
    <w:rsid w:val="007F3CEC"/>
    <w:rsid w:val="007F3F72"/>
    <w:rsid w:val="007F423A"/>
    <w:rsid w:val="007F4643"/>
    <w:rsid w:val="007F46D5"/>
    <w:rsid w:val="007F4A13"/>
    <w:rsid w:val="007F4C62"/>
    <w:rsid w:val="007F4F28"/>
    <w:rsid w:val="007F542B"/>
    <w:rsid w:val="007F5AAD"/>
    <w:rsid w:val="007F5BFE"/>
    <w:rsid w:val="007F5DE6"/>
    <w:rsid w:val="007F5EB8"/>
    <w:rsid w:val="007F61B3"/>
    <w:rsid w:val="007F621E"/>
    <w:rsid w:val="007F6D38"/>
    <w:rsid w:val="007F6FC6"/>
    <w:rsid w:val="007F6FEF"/>
    <w:rsid w:val="007F7138"/>
    <w:rsid w:val="007F7532"/>
    <w:rsid w:val="007F757A"/>
    <w:rsid w:val="007F7624"/>
    <w:rsid w:val="007F783B"/>
    <w:rsid w:val="007F7850"/>
    <w:rsid w:val="007F7B31"/>
    <w:rsid w:val="00800277"/>
    <w:rsid w:val="00800349"/>
    <w:rsid w:val="008003D5"/>
    <w:rsid w:val="008003F5"/>
    <w:rsid w:val="0080053F"/>
    <w:rsid w:val="0080058E"/>
    <w:rsid w:val="0080064D"/>
    <w:rsid w:val="008007F8"/>
    <w:rsid w:val="00800B15"/>
    <w:rsid w:val="00800F44"/>
    <w:rsid w:val="008011F4"/>
    <w:rsid w:val="008014C6"/>
    <w:rsid w:val="0080154A"/>
    <w:rsid w:val="0080163E"/>
    <w:rsid w:val="00801993"/>
    <w:rsid w:val="008019F8"/>
    <w:rsid w:val="00801BD5"/>
    <w:rsid w:val="0080202A"/>
    <w:rsid w:val="00802178"/>
    <w:rsid w:val="008022B9"/>
    <w:rsid w:val="00802362"/>
    <w:rsid w:val="00802698"/>
    <w:rsid w:val="008029A8"/>
    <w:rsid w:val="00802B19"/>
    <w:rsid w:val="00802C48"/>
    <w:rsid w:val="00802D6B"/>
    <w:rsid w:val="00802F83"/>
    <w:rsid w:val="00802F94"/>
    <w:rsid w:val="00803241"/>
    <w:rsid w:val="00803454"/>
    <w:rsid w:val="0080364F"/>
    <w:rsid w:val="00803694"/>
    <w:rsid w:val="00803734"/>
    <w:rsid w:val="0080391F"/>
    <w:rsid w:val="00803B6C"/>
    <w:rsid w:val="00803C03"/>
    <w:rsid w:val="00803FCD"/>
    <w:rsid w:val="008045FE"/>
    <w:rsid w:val="00804788"/>
    <w:rsid w:val="0080479D"/>
    <w:rsid w:val="008047BA"/>
    <w:rsid w:val="0080488D"/>
    <w:rsid w:val="00804C63"/>
    <w:rsid w:val="00804EEF"/>
    <w:rsid w:val="008050D5"/>
    <w:rsid w:val="00805586"/>
    <w:rsid w:val="00805590"/>
    <w:rsid w:val="008056E7"/>
    <w:rsid w:val="0080573A"/>
    <w:rsid w:val="00805744"/>
    <w:rsid w:val="00805BAA"/>
    <w:rsid w:val="00805D7A"/>
    <w:rsid w:val="00805E2B"/>
    <w:rsid w:val="00805F1E"/>
    <w:rsid w:val="00806025"/>
    <w:rsid w:val="008061AD"/>
    <w:rsid w:val="0080629D"/>
    <w:rsid w:val="008064F9"/>
    <w:rsid w:val="00806799"/>
    <w:rsid w:val="0080690E"/>
    <w:rsid w:val="00806963"/>
    <w:rsid w:val="00806A70"/>
    <w:rsid w:val="00806A7C"/>
    <w:rsid w:val="00806BB0"/>
    <w:rsid w:val="00806FC4"/>
    <w:rsid w:val="008070E5"/>
    <w:rsid w:val="00807312"/>
    <w:rsid w:val="00807594"/>
    <w:rsid w:val="008076F4"/>
    <w:rsid w:val="0080798C"/>
    <w:rsid w:val="00807A2A"/>
    <w:rsid w:val="00807A99"/>
    <w:rsid w:val="00807CE8"/>
    <w:rsid w:val="00807D9F"/>
    <w:rsid w:val="00807ED8"/>
    <w:rsid w:val="00810210"/>
    <w:rsid w:val="008106EF"/>
    <w:rsid w:val="00810707"/>
    <w:rsid w:val="00810A49"/>
    <w:rsid w:val="00810A4F"/>
    <w:rsid w:val="00810BE1"/>
    <w:rsid w:val="00810ECE"/>
    <w:rsid w:val="00811066"/>
    <w:rsid w:val="00811594"/>
    <w:rsid w:val="0081163A"/>
    <w:rsid w:val="0081185F"/>
    <w:rsid w:val="00811C77"/>
    <w:rsid w:val="00811DD1"/>
    <w:rsid w:val="00811F87"/>
    <w:rsid w:val="00812109"/>
    <w:rsid w:val="00812154"/>
    <w:rsid w:val="008121A7"/>
    <w:rsid w:val="008121DE"/>
    <w:rsid w:val="008127A8"/>
    <w:rsid w:val="00812824"/>
    <w:rsid w:val="00812B5C"/>
    <w:rsid w:val="00812BA9"/>
    <w:rsid w:val="00812C51"/>
    <w:rsid w:val="00812D0E"/>
    <w:rsid w:val="00812D4E"/>
    <w:rsid w:val="008131EA"/>
    <w:rsid w:val="00813398"/>
    <w:rsid w:val="0081359C"/>
    <w:rsid w:val="008142C8"/>
    <w:rsid w:val="008145AD"/>
    <w:rsid w:val="00814609"/>
    <w:rsid w:val="00814902"/>
    <w:rsid w:val="00814D11"/>
    <w:rsid w:val="00814EF5"/>
    <w:rsid w:val="00815421"/>
    <w:rsid w:val="0081544F"/>
    <w:rsid w:val="00815684"/>
    <w:rsid w:val="008159C5"/>
    <w:rsid w:val="008161C1"/>
    <w:rsid w:val="008162E8"/>
    <w:rsid w:val="0081639F"/>
    <w:rsid w:val="00816522"/>
    <w:rsid w:val="008165A2"/>
    <w:rsid w:val="008165FD"/>
    <w:rsid w:val="00816688"/>
    <w:rsid w:val="0081685C"/>
    <w:rsid w:val="008168B5"/>
    <w:rsid w:val="00816A7D"/>
    <w:rsid w:val="00816DAF"/>
    <w:rsid w:val="00816DC4"/>
    <w:rsid w:val="00817258"/>
    <w:rsid w:val="00817496"/>
    <w:rsid w:val="00817D76"/>
    <w:rsid w:val="00817DC6"/>
    <w:rsid w:val="00817EE7"/>
    <w:rsid w:val="00820499"/>
    <w:rsid w:val="008204EC"/>
    <w:rsid w:val="00820BE2"/>
    <w:rsid w:val="00820F00"/>
    <w:rsid w:val="0082112B"/>
    <w:rsid w:val="008211E2"/>
    <w:rsid w:val="00821567"/>
    <w:rsid w:val="00821722"/>
    <w:rsid w:val="0082193E"/>
    <w:rsid w:val="00821CB8"/>
    <w:rsid w:val="008222D0"/>
    <w:rsid w:val="008227CB"/>
    <w:rsid w:val="008231E0"/>
    <w:rsid w:val="008237A5"/>
    <w:rsid w:val="008237D7"/>
    <w:rsid w:val="008238D3"/>
    <w:rsid w:val="00823BCE"/>
    <w:rsid w:val="00823EC3"/>
    <w:rsid w:val="008241FE"/>
    <w:rsid w:val="0082441F"/>
    <w:rsid w:val="00824682"/>
    <w:rsid w:val="00824E59"/>
    <w:rsid w:val="00825603"/>
    <w:rsid w:val="00825CD2"/>
    <w:rsid w:val="00825F9B"/>
    <w:rsid w:val="008260C7"/>
    <w:rsid w:val="00826543"/>
    <w:rsid w:val="00826710"/>
    <w:rsid w:val="008267C2"/>
    <w:rsid w:val="00826940"/>
    <w:rsid w:val="00826AC6"/>
    <w:rsid w:val="00826FF6"/>
    <w:rsid w:val="00827085"/>
    <w:rsid w:val="0082735B"/>
    <w:rsid w:val="00827396"/>
    <w:rsid w:val="0082784B"/>
    <w:rsid w:val="00827B06"/>
    <w:rsid w:val="00827DF5"/>
    <w:rsid w:val="00830145"/>
    <w:rsid w:val="0083025F"/>
    <w:rsid w:val="00830321"/>
    <w:rsid w:val="00830727"/>
    <w:rsid w:val="00830B9C"/>
    <w:rsid w:val="008311A0"/>
    <w:rsid w:val="00831665"/>
    <w:rsid w:val="008316CC"/>
    <w:rsid w:val="008319BC"/>
    <w:rsid w:val="00831C8A"/>
    <w:rsid w:val="008322D3"/>
    <w:rsid w:val="00832380"/>
    <w:rsid w:val="00832AB5"/>
    <w:rsid w:val="00832B5F"/>
    <w:rsid w:val="00832E8A"/>
    <w:rsid w:val="00833325"/>
    <w:rsid w:val="00833334"/>
    <w:rsid w:val="00833359"/>
    <w:rsid w:val="0083368D"/>
    <w:rsid w:val="008336A3"/>
    <w:rsid w:val="0083371D"/>
    <w:rsid w:val="0083375B"/>
    <w:rsid w:val="00833818"/>
    <w:rsid w:val="008338BD"/>
    <w:rsid w:val="00833B95"/>
    <w:rsid w:val="00833D5B"/>
    <w:rsid w:val="00834036"/>
    <w:rsid w:val="00834207"/>
    <w:rsid w:val="0083465A"/>
    <w:rsid w:val="0083467B"/>
    <w:rsid w:val="0083479D"/>
    <w:rsid w:val="00834A67"/>
    <w:rsid w:val="00834AF5"/>
    <w:rsid w:val="00834AFC"/>
    <w:rsid w:val="00834F71"/>
    <w:rsid w:val="0083571D"/>
    <w:rsid w:val="008358A8"/>
    <w:rsid w:val="008358B6"/>
    <w:rsid w:val="00835932"/>
    <w:rsid w:val="00835EAA"/>
    <w:rsid w:val="00835EFE"/>
    <w:rsid w:val="00835F47"/>
    <w:rsid w:val="0083600F"/>
    <w:rsid w:val="008364DB"/>
    <w:rsid w:val="0083665B"/>
    <w:rsid w:val="00836827"/>
    <w:rsid w:val="0083682D"/>
    <w:rsid w:val="00836995"/>
    <w:rsid w:val="008369BA"/>
    <w:rsid w:val="00836B07"/>
    <w:rsid w:val="00836B45"/>
    <w:rsid w:val="00836BFE"/>
    <w:rsid w:val="00836C0D"/>
    <w:rsid w:val="00836C52"/>
    <w:rsid w:val="00836D33"/>
    <w:rsid w:val="00837096"/>
    <w:rsid w:val="008378CF"/>
    <w:rsid w:val="00837A5C"/>
    <w:rsid w:val="00837D11"/>
    <w:rsid w:val="00840080"/>
    <w:rsid w:val="008401C6"/>
    <w:rsid w:val="00840A88"/>
    <w:rsid w:val="00840E3F"/>
    <w:rsid w:val="00840EEF"/>
    <w:rsid w:val="0084131D"/>
    <w:rsid w:val="00841444"/>
    <w:rsid w:val="0084158B"/>
    <w:rsid w:val="00841689"/>
    <w:rsid w:val="008416D8"/>
    <w:rsid w:val="00841766"/>
    <w:rsid w:val="00841778"/>
    <w:rsid w:val="008419C4"/>
    <w:rsid w:val="008419C9"/>
    <w:rsid w:val="00841A37"/>
    <w:rsid w:val="00841B57"/>
    <w:rsid w:val="00841DFF"/>
    <w:rsid w:val="00841EAA"/>
    <w:rsid w:val="00842004"/>
    <w:rsid w:val="00842153"/>
    <w:rsid w:val="00842333"/>
    <w:rsid w:val="00842723"/>
    <w:rsid w:val="008428D0"/>
    <w:rsid w:val="00842A17"/>
    <w:rsid w:val="00842AC3"/>
    <w:rsid w:val="00842CFE"/>
    <w:rsid w:val="0084353B"/>
    <w:rsid w:val="0084363E"/>
    <w:rsid w:val="00843651"/>
    <w:rsid w:val="008436E7"/>
    <w:rsid w:val="00843865"/>
    <w:rsid w:val="00843A95"/>
    <w:rsid w:val="00843CEC"/>
    <w:rsid w:val="00843F64"/>
    <w:rsid w:val="00844103"/>
    <w:rsid w:val="00844879"/>
    <w:rsid w:val="008449F9"/>
    <w:rsid w:val="00844A8A"/>
    <w:rsid w:val="00844B88"/>
    <w:rsid w:val="0084504E"/>
    <w:rsid w:val="0084522C"/>
    <w:rsid w:val="008454AE"/>
    <w:rsid w:val="008459DC"/>
    <w:rsid w:val="00845B77"/>
    <w:rsid w:val="00845CF9"/>
    <w:rsid w:val="00845EB2"/>
    <w:rsid w:val="00846108"/>
    <w:rsid w:val="00846295"/>
    <w:rsid w:val="008464CC"/>
    <w:rsid w:val="0084676A"/>
    <w:rsid w:val="00846922"/>
    <w:rsid w:val="00846970"/>
    <w:rsid w:val="00847202"/>
    <w:rsid w:val="0084779A"/>
    <w:rsid w:val="00847B21"/>
    <w:rsid w:val="00847BE6"/>
    <w:rsid w:val="00847F17"/>
    <w:rsid w:val="008506AF"/>
    <w:rsid w:val="0085076D"/>
    <w:rsid w:val="00850AEC"/>
    <w:rsid w:val="00850F59"/>
    <w:rsid w:val="0085107B"/>
    <w:rsid w:val="008511B5"/>
    <w:rsid w:val="008511E8"/>
    <w:rsid w:val="008513B7"/>
    <w:rsid w:val="0085196E"/>
    <w:rsid w:val="00851B16"/>
    <w:rsid w:val="00851E96"/>
    <w:rsid w:val="00852161"/>
    <w:rsid w:val="0085257B"/>
    <w:rsid w:val="00852B24"/>
    <w:rsid w:val="00852BD8"/>
    <w:rsid w:val="00852C72"/>
    <w:rsid w:val="0085349F"/>
    <w:rsid w:val="00853663"/>
    <w:rsid w:val="0085370F"/>
    <w:rsid w:val="0085381B"/>
    <w:rsid w:val="0085417D"/>
    <w:rsid w:val="008541B5"/>
    <w:rsid w:val="00854247"/>
    <w:rsid w:val="008542F8"/>
    <w:rsid w:val="00854694"/>
    <w:rsid w:val="008547DD"/>
    <w:rsid w:val="00854C60"/>
    <w:rsid w:val="00854CC2"/>
    <w:rsid w:val="00854DCB"/>
    <w:rsid w:val="008552E9"/>
    <w:rsid w:val="00855496"/>
    <w:rsid w:val="008554C0"/>
    <w:rsid w:val="008554D6"/>
    <w:rsid w:val="00855627"/>
    <w:rsid w:val="0085582F"/>
    <w:rsid w:val="00855A2A"/>
    <w:rsid w:val="00855AA8"/>
    <w:rsid w:val="00855CBA"/>
    <w:rsid w:val="0085649C"/>
    <w:rsid w:val="00856603"/>
    <w:rsid w:val="008569C2"/>
    <w:rsid w:val="00856B22"/>
    <w:rsid w:val="00856C29"/>
    <w:rsid w:val="00856E32"/>
    <w:rsid w:val="00856E76"/>
    <w:rsid w:val="00856F9C"/>
    <w:rsid w:val="0085701E"/>
    <w:rsid w:val="008575A7"/>
    <w:rsid w:val="00857C2B"/>
    <w:rsid w:val="00857CCF"/>
    <w:rsid w:val="008601BB"/>
    <w:rsid w:val="008602D8"/>
    <w:rsid w:val="008603D1"/>
    <w:rsid w:val="0086063F"/>
    <w:rsid w:val="008607BD"/>
    <w:rsid w:val="00860910"/>
    <w:rsid w:val="00860B3D"/>
    <w:rsid w:val="00860CDD"/>
    <w:rsid w:val="00861275"/>
    <w:rsid w:val="0086146A"/>
    <w:rsid w:val="008616F0"/>
    <w:rsid w:val="00861B6D"/>
    <w:rsid w:val="00861BF7"/>
    <w:rsid w:val="00862001"/>
    <w:rsid w:val="008621DA"/>
    <w:rsid w:val="00862414"/>
    <w:rsid w:val="008625A5"/>
    <w:rsid w:val="00862BF9"/>
    <w:rsid w:val="00862FE2"/>
    <w:rsid w:val="0086359C"/>
    <w:rsid w:val="00863B8A"/>
    <w:rsid w:val="00863BDA"/>
    <w:rsid w:val="00863D81"/>
    <w:rsid w:val="00864031"/>
    <w:rsid w:val="008644CE"/>
    <w:rsid w:val="00864596"/>
    <w:rsid w:val="00864695"/>
    <w:rsid w:val="008648DA"/>
    <w:rsid w:val="00865268"/>
    <w:rsid w:val="00865316"/>
    <w:rsid w:val="00865476"/>
    <w:rsid w:val="008656F5"/>
    <w:rsid w:val="00865D31"/>
    <w:rsid w:val="00866281"/>
    <w:rsid w:val="008663FD"/>
    <w:rsid w:val="008664FA"/>
    <w:rsid w:val="00866621"/>
    <w:rsid w:val="00866631"/>
    <w:rsid w:val="00866783"/>
    <w:rsid w:val="00866881"/>
    <w:rsid w:val="008668E4"/>
    <w:rsid w:val="00866BE0"/>
    <w:rsid w:val="00866DD1"/>
    <w:rsid w:val="00866ECB"/>
    <w:rsid w:val="00866EFD"/>
    <w:rsid w:val="00867040"/>
    <w:rsid w:val="008676C8"/>
    <w:rsid w:val="00867723"/>
    <w:rsid w:val="008677DF"/>
    <w:rsid w:val="00867890"/>
    <w:rsid w:val="00867AB8"/>
    <w:rsid w:val="00867D11"/>
    <w:rsid w:val="00867DE3"/>
    <w:rsid w:val="008700AE"/>
    <w:rsid w:val="00870702"/>
    <w:rsid w:val="00870715"/>
    <w:rsid w:val="00870858"/>
    <w:rsid w:val="008708E3"/>
    <w:rsid w:val="00870BC5"/>
    <w:rsid w:val="00870CAD"/>
    <w:rsid w:val="0087129A"/>
    <w:rsid w:val="00871996"/>
    <w:rsid w:val="00871EFB"/>
    <w:rsid w:val="00871F2D"/>
    <w:rsid w:val="008721BE"/>
    <w:rsid w:val="00872412"/>
    <w:rsid w:val="00872A55"/>
    <w:rsid w:val="00872DD7"/>
    <w:rsid w:val="00872FD1"/>
    <w:rsid w:val="00873129"/>
    <w:rsid w:val="008731CE"/>
    <w:rsid w:val="008733F9"/>
    <w:rsid w:val="0087344D"/>
    <w:rsid w:val="00873827"/>
    <w:rsid w:val="0087389D"/>
    <w:rsid w:val="008738F0"/>
    <w:rsid w:val="00873FF5"/>
    <w:rsid w:val="0087428B"/>
    <w:rsid w:val="0087438D"/>
    <w:rsid w:val="008744F7"/>
    <w:rsid w:val="008745C3"/>
    <w:rsid w:val="00874B8A"/>
    <w:rsid w:val="00874DDD"/>
    <w:rsid w:val="00874E91"/>
    <w:rsid w:val="00874FBA"/>
    <w:rsid w:val="00875012"/>
    <w:rsid w:val="00875489"/>
    <w:rsid w:val="008754D9"/>
    <w:rsid w:val="008756A7"/>
    <w:rsid w:val="00875A70"/>
    <w:rsid w:val="00875C98"/>
    <w:rsid w:val="00875ED3"/>
    <w:rsid w:val="0087618A"/>
    <w:rsid w:val="008764D8"/>
    <w:rsid w:val="00876615"/>
    <w:rsid w:val="00876875"/>
    <w:rsid w:val="00876999"/>
    <w:rsid w:val="00876C12"/>
    <w:rsid w:val="008770AD"/>
    <w:rsid w:val="00877119"/>
    <w:rsid w:val="008772D8"/>
    <w:rsid w:val="00877485"/>
    <w:rsid w:val="00877781"/>
    <w:rsid w:val="00877965"/>
    <w:rsid w:val="008779D9"/>
    <w:rsid w:val="00877B59"/>
    <w:rsid w:val="00877C96"/>
    <w:rsid w:val="00877D4D"/>
    <w:rsid w:val="00877EE7"/>
    <w:rsid w:val="0088012A"/>
    <w:rsid w:val="00880266"/>
    <w:rsid w:val="008803D1"/>
    <w:rsid w:val="008809F6"/>
    <w:rsid w:val="00880A7E"/>
    <w:rsid w:val="00880B3F"/>
    <w:rsid w:val="00880DCA"/>
    <w:rsid w:val="00880E15"/>
    <w:rsid w:val="00881166"/>
    <w:rsid w:val="008813F5"/>
    <w:rsid w:val="0088179C"/>
    <w:rsid w:val="008818E7"/>
    <w:rsid w:val="00881E8F"/>
    <w:rsid w:val="00881EDF"/>
    <w:rsid w:val="00881F1E"/>
    <w:rsid w:val="00881F79"/>
    <w:rsid w:val="00881FE5"/>
    <w:rsid w:val="008826A5"/>
    <w:rsid w:val="00882AD8"/>
    <w:rsid w:val="00882CA0"/>
    <w:rsid w:val="00882F9A"/>
    <w:rsid w:val="0088304B"/>
    <w:rsid w:val="00883150"/>
    <w:rsid w:val="008831DD"/>
    <w:rsid w:val="0088369E"/>
    <w:rsid w:val="00883BE7"/>
    <w:rsid w:val="00883C88"/>
    <w:rsid w:val="008841C1"/>
    <w:rsid w:val="00884854"/>
    <w:rsid w:val="00884AD3"/>
    <w:rsid w:val="00884F55"/>
    <w:rsid w:val="00885249"/>
    <w:rsid w:val="008855BA"/>
    <w:rsid w:val="00885823"/>
    <w:rsid w:val="00885923"/>
    <w:rsid w:val="00885A21"/>
    <w:rsid w:val="00885B50"/>
    <w:rsid w:val="00885C56"/>
    <w:rsid w:val="00885CDB"/>
    <w:rsid w:val="00886016"/>
    <w:rsid w:val="0088699A"/>
    <w:rsid w:val="00886B74"/>
    <w:rsid w:val="00886D16"/>
    <w:rsid w:val="00886EB2"/>
    <w:rsid w:val="00886F1D"/>
    <w:rsid w:val="00886FAE"/>
    <w:rsid w:val="00887031"/>
    <w:rsid w:val="008874A7"/>
    <w:rsid w:val="008877DB"/>
    <w:rsid w:val="00887814"/>
    <w:rsid w:val="00887A22"/>
    <w:rsid w:val="00887B90"/>
    <w:rsid w:val="00887E90"/>
    <w:rsid w:val="00887EAD"/>
    <w:rsid w:val="0089018A"/>
    <w:rsid w:val="00890352"/>
    <w:rsid w:val="00890653"/>
    <w:rsid w:val="00890684"/>
    <w:rsid w:val="00890876"/>
    <w:rsid w:val="00890A7D"/>
    <w:rsid w:val="00890BE2"/>
    <w:rsid w:val="00890CC6"/>
    <w:rsid w:val="00891A7C"/>
    <w:rsid w:val="00891E83"/>
    <w:rsid w:val="00891EBF"/>
    <w:rsid w:val="00891FCB"/>
    <w:rsid w:val="00892005"/>
    <w:rsid w:val="00892A56"/>
    <w:rsid w:val="00892AAA"/>
    <w:rsid w:val="00892B59"/>
    <w:rsid w:val="0089307D"/>
    <w:rsid w:val="00893E4B"/>
    <w:rsid w:val="00894245"/>
    <w:rsid w:val="00894389"/>
    <w:rsid w:val="00894559"/>
    <w:rsid w:val="00894587"/>
    <w:rsid w:val="008945C5"/>
    <w:rsid w:val="008945CA"/>
    <w:rsid w:val="00894645"/>
    <w:rsid w:val="008946A7"/>
    <w:rsid w:val="008949AE"/>
    <w:rsid w:val="00894AAE"/>
    <w:rsid w:val="008950F3"/>
    <w:rsid w:val="008953F2"/>
    <w:rsid w:val="008956C3"/>
    <w:rsid w:val="00895884"/>
    <w:rsid w:val="00896563"/>
    <w:rsid w:val="008967A0"/>
    <w:rsid w:val="008969F3"/>
    <w:rsid w:val="00896BF5"/>
    <w:rsid w:val="00896F70"/>
    <w:rsid w:val="0089725B"/>
    <w:rsid w:val="00897550"/>
    <w:rsid w:val="008978B2"/>
    <w:rsid w:val="00897928"/>
    <w:rsid w:val="008979B6"/>
    <w:rsid w:val="00897A01"/>
    <w:rsid w:val="00897B0F"/>
    <w:rsid w:val="00897BD8"/>
    <w:rsid w:val="00897DEC"/>
    <w:rsid w:val="008A0564"/>
    <w:rsid w:val="008A0A07"/>
    <w:rsid w:val="008A0ABF"/>
    <w:rsid w:val="008A0BDF"/>
    <w:rsid w:val="008A0D6F"/>
    <w:rsid w:val="008A0ECD"/>
    <w:rsid w:val="008A15F7"/>
    <w:rsid w:val="008A17C9"/>
    <w:rsid w:val="008A1A2E"/>
    <w:rsid w:val="008A1B07"/>
    <w:rsid w:val="008A1D01"/>
    <w:rsid w:val="008A2415"/>
    <w:rsid w:val="008A27F4"/>
    <w:rsid w:val="008A3117"/>
    <w:rsid w:val="008A338E"/>
    <w:rsid w:val="008A355F"/>
    <w:rsid w:val="008A370E"/>
    <w:rsid w:val="008A384F"/>
    <w:rsid w:val="008A38B4"/>
    <w:rsid w:val="008A3AC6"/>
    <w:rsid w:val="008A3BAD"/>
    <w:rsid w:val="008A3E12"/>
    <w:rsid w:val="008A3E69"/>
    <w:rsid w:val="008A44EE"/>
    <w:rsid w:val="008A470F"/>
    <w:rsid w:val="008A473C"/>
    <w:rsid w:val="008A4EAB"/>
    <w:rsid w:val="008A5097"/>
    <w:rsid w:val="008A51BC"/>
    <w:rsid w:val="008A56C9"/>
    <w:rsid w:val="008A579B"/>
    <w:rsid w:val="008A591E"/>
    <w:rsid w:val="008A59B9"/>
    <w:rsid w:val="008A59BD"/>
    <w:rsid w:val="008A608E"/>
    <w:rsid w:val="008A6915"/>
    <w:rsid w:val="008A69C4"/>
    <w:rsid w:val="008A6A0F"/>
    <w:rsid w:val="008A6A14"/>
    <w:rsid w:val="008A6A6F"/>
    <w:rsid w:val="008A7011"/>
    <w:rsid w:val="008A725A"/>
    <w:rsid w:val="008A73DC"/>
    <w:rsid w:val="008A7AC0"/>
    <w:rsid w:val="008A7AFE"/>
    <w:rsid w:val="008B0138"/>
    <w:rsid w:val="008B0154"/>
    <w:rsid w:val="008B0D66"/>
    <w:rsid w:val="008B0D97"/>
    <w:rsid w:val="008B0E58"/>
    <w:rsid w:val="008B1089"/>
    <w:rsid w:val="008B10A6"/>
    <w:rsid w:val="008B123D"/>
    <w:rsid w:val="008B126C"/>
    <w:rsid w:val="008B14CF"/>
    <w:rsid w:val="008B16CA"/>
    <w:rsid w:val="008B2225"/>
    <w:rsid w:val="008B2415"/>
    <w:rsid w:val="008B26D1"/>
    <w:rsid w:val="008B282B"/>
    <w:rsid w:val="008B295C"/>
    <w:rsid w:val="008B29C7"/>
    <w:rsid w:val="008B2B20"/>
    <w:rsid w:val="008B2C3E"/>
    <w:rsid w:val="008B2D59"/>
    <w:rsid w:val="008B31C6"/>
    <w:rsid w:val="008B31D2"/>
    <w:rsid w:val="008B336D"/>
    <w:rsid w:val="008B33E9"/>
    <w:rsid w:val="008B3661"/>
    <w:rsid w:val="008B3860"/>
    <w:rsid w:val="008B38C9"/>
    <w:rsid w:val="008B3D71"/>
    <w:rsid w:val="008B40CD"/>
    <w:rsid w:val="008B4183"/>
    <w:rsid w:val="008B45A0"/>
    <w:rsid w:val="008B4616"/>
    <w:rsid w:val="008B46C0"/>
    <w:rsid w:val="008B487E"/>
    <w:rsid w:val="008B4A34"/>
    <w:rsid w:val="008B4AFB"/>
    <w:rsid w:val="008B4E29"/>
    <w:rsid w:val="008B4E3E"/>
    <w:rsid w:val="008B51DD"/>
    <w:rsid w:val="008B5227"/>
    <w:rsid w:val="008B52E2"/>
    <w:rsid w:val="008B548B"/>
    <w:rsid w:val="008B5542"/>
    <w:rsid w:val="008B55D1"/>
    <w:rsid w:val="008B572A"/>
    <w:rsid w:val="008B5775"/>
    <w:rsid w:val="008B5877"/>
    <w:rsid w:val="008B594A"/>
    <w:rsid w:val="008B5C38"/>
    <w:rsid w:val="008B6106"/>
    <w:rsid w:val="008B6475"/>
    <w:rsid w:val="008B64C9"/>
    <w:rsid w:val="008B6768"/>
    <w:rsid w:val="008B69B5"/>
    <w:rsid w:val="008B6A5F"/>
    <w:rsid w:val="008B6A75"/>
    <w:rsid w:val="008B6E67"/>
    <w:rsid w:val="008B71DC"/>
    <w:rsid w:val="008B71E6"/>
    <w:rsid w:val="008B726C"/>
    <w:rsid w:val="008B72BB"/>
    <w:rsid w:val="008B7B89"/>
    <w:rsid w:val="008B7BB5"/>
    <w:rsid w:val="008B7D57"/>
    <w:rsid w:val="008C0003"/>
    <w:rsid w:val="008C0029"/>
    <w:rsid w:val="008C023E"/>
    <w:rsid w:val="008C0271"/>
    <w:rsid w:val="008C02F8"/>
    <w:rsid w:val="008C0446"/>
    <w:rsid w:val="008C05B4"/>
    <w:rsid w:val="008C0823"/>
    <w:rsid w:val="008C0934"/>
    <w:rsid w:val="008C0B2F"/>
    <w:rsid w:val="008C0D66"/>
    <w:rsid w:val="008C0E08"/>
    <w:rsid w:val="008C14E8"/>
    <w:rsid w:val="008C1DD2"/>
    <w:rsid w:val="008C1F9B"/>
    <w:rsid w:val="008C2119"/>
    <w:rsid w:val="008C271E"/>
    <w:rsid w:val="008C29D3"/>
    <w:rsid w:val="008C2B20"/>
    <w:rsid w:val="008C2D27"/>
    <w:rsid w:val="008C2F61"/>
    <w:rsid w:val="008C2F8B"/>
    <w:rsid w:val="008C32A2"/>
    <w:rsid w:val="008C3627"/>
    <w:rsid w:val="008C367D"/>
    <w:rsid w:val="008C3766"/>
    <w:rsid w:val="008C37F6"/>
    <w:rsid w:val="008C383F"/>
    <w:rsid w:val="008C3852"/>
    <w:rsid w:val="008C3BB9"/>
    <w:rsid w:val="008C3E50"/>
    <w:rsid w:val="008C3E56"/>
    <w:rsid w:val="008C3EA2"/>
    <w:rsid w:val="008C41DB"/>
    <w:rsid w:val="008C4444"/>
    <w:rsid w:val="008C4786"/>
    <w:rsid w:val="008C4924"/>
    <w:rsid w:val="008C4979"/>
    <w:rsid w:val="008C499C"/>
    <w:rsid w:val="008C4C04"/>
    <w:rsid w:val="008C510E"/>
    <w:rsid w:val="008C5212"/>
    <w:rsid w:val="008C5367"/>
    <w:rsid w:val="008C5471"/>
    <w:rsid w:val="008C579B"/>
    <w:rsid w:val="008C5911"/>
    <w:rsid w:val="008C5915"/>
    <w:rsid w:val="008C5973"/>
    <w:rsid w:val="008C5FA6"/>
    <w:rsid w:val="008C6040"/>
    <w:rsid w:val="008C6186"/>
    <w:rsid w:val="008C649A"/>
    <w:rsid w:val="008C650D"/>
    <w:rsid w:val="008C656F"/>
    <w:rsid w:val="008C690A"/>
    <w:rsid w:val="008C69C5"/>
    <w:rsid w:val="008C69D3"/>
    <w:rsid w:val="008C6A9B"/>
    <w:rsid w:val="008C6B03"/>
    <w:rsid w:val="008C6E9E"/>
    <w:rsid w:val="008C7256"/>
    <w:rsid w:val="008C779A"/>
    <w:rsid w:val="008C7A72"/>
    <w:rsid w:val="008C7FB0"/>
    <w:rsid w:val="008D001A"/>
    <w:rsid w:val="008D00AE"/>
    <w:rsid w:val="008D069B"/>
    <w:rsid w:val="008D0780"/>
    <w:rsid w:val="008D085A"/>
    <w:rsid w:val="008D0A6D"/>
    <w:rsid w:val="008D0D7A"/>
    <w:rsid w:val="008D0F36"/>
    <w:rsid w:val="008D1134"/>
    <w:rsid w:val="008D1281"/>
    <w:rsid w:val="008D1304"/>
    <w:rsid w:val="008D13DF"/>
    <w:rsid w:val="008D14EB"/>
    <w:rsid w:val="008D1832"/>
    <w:rsid w:val="008D1959"/>
    <w:rsid w:val="008D1A9C"/>
    <w:rsid w:val="008D1B22"/>
    <w:rsid w:val="008D1B7A"/>
    <w:rsid w:val="008D229A"/>
    <w:rsid w:val="008D2306"/>
    <w:rsid w:val="008D2388"/>
    <w:rsid w:val="008D27BF"/>
    <w:rsid w:val="008D28F9"/>
    <w:rsid w:val="008D2920"/>
    <w:rsid w:val="008D29C7"/>
    <w:rsid w:val="008D320E"/>
    <w:rsid w:val="008D332F"/>
    <w:rsid w:val="008D3611"/>
    <w:rsid w:val="008D3F1C"/>
    <w:rsid w:val="008D4074"/>
    <w:rsid w:val="008D4370"/>
    <w:rsid w:val="008D4538"/>
    <w:rsid w:val="008D4579"/>
    <w:rsid w:val="008D4609"/>
    <w:rsid w:val="008D460F"/>
    <w:rsid w:val="008D4FF8"/>
    <w:rsid w:val="008D518E"/>
    <w:rsid w:val="008D5242"/>
    <w:rsid w:val="008D5384"/>
    <w:rsid w:val="008D5602"/>
    <w:rsid w:val="008D5815"/>
    <w:rsid w:val="008D59EC"/>
    <w:rsid w:val="008D5B45"/>
    <w:rsid w:val="008D5F7A"/>
    <w:rsid w:val="008D6127"/>
    <w:rsid w:val="008D6257"/>
    <w:rsid w:val="008D636F"/>
    <w:rsid w:val="008D640D"/>
    <w:rsid w:val="008D66AA"/>
    <w:rsid w:val="008D6816"/>
    <w:rsid w:val="008D6A96"/>
    <w:rsid w:val="008D6B21"/>
    <w:rsid w:val="008D6D16"/>
    <w:rsid w:val="008D6DC1"/>
    <w:rsid w:val="008D7214"/>
    <w:rsid w:val="008D7333"/>
    <w:rsid w:val="008D7571"/>
    <w:rsid w:val="008D77AC"/>
    <w:rsid w:val="008D77BD"/>
    <w:rsid w:val="008D7833"/>
    <w:rsid w:val="008D7AE7"/>
    <w:rsid w:val="008D7E3B"/>
    <w:rsid w:val="008E0478"/>
    <w:rsid w:val="008E056D"/>
    <w:rsid w:val="008E05D1"/>
    <w:rsid w:val="008E07CB"/>
    <w:rsid w:val="008E0C18"/>
    <w:rsid w:val="008E0D39"/>
    <w:rsid w:val="008E0EEB"/>
    <w:rsid w:val="008E0F1D"/>
    <w:rsid w:val="008E0FDE"/>
    <w:rsid w:val="008E1543"/>
    <w:rsid w:val="008E15EF"/>
    <w:rsid w:val="008E1E94"/>
    <w:rsid w:val="008E219F"/>
    <w:rsid w:val="008E247A"/>
    <w:rsid w:val="008E2935"/>
    <w:rsid w:val="008E2B01"/>
    <w:rsid w:val="008E2CCD"/>
    <w:rsid w:val="008E2D65"/>
    <w:rsid w:val="008E2EC5"/>
    <w:rsid w:val="008E2F49"/>
    <w:rsid w:val="008E31BC"/>
    <w:rsid w:val="008E3390"/>
    <w:rsid w:val="008E33C9"/>
    <w:rsid w:val="008E3534"/>
    <w:rsid w:val="008E3A14"/>
    <w:rsid w:val="008E3AB2"/>
    <w:rsid w:val="008E3E03"/>
    <w:rsid w:val="008E3E5D"/>
    <w:rsid w:val="008E4324"/>
    <w:rsid w:val="008E44A2"/>
    <w:rsid w:val="008E463A"/>
    <w:rsid w:val="008E4E79"/>
    <w:rsid w:val="008E502C"/>
    <w:rsid w:val="008E5073"/>
    <w:rsid w:val="008E5374"/>
    <w:rsid w:val="008E54EB"/>
    <w:rsid w:val="008E55C5"/>
    <w:rsid w:val="008E58BA"/>
    <w:rsid w:val="008E597D"/>
    <w:rsid w:val="008E5F79"/>
    <w:rsid w:val="008E60F8"/>
    <w:rsid w:val="008E6462"/>
    <w:rsid w:val="008E653C"/>
    <w:rsid w:val="008E68B7"/>
    <w:rsid w:val="008E74AC"/>
    <w:rsid w:val="008E74EA"/>
    <w:rsid w:val="008E751E"/>
    <w:rsid w:val="008E79FC"/>
    <w:rsid w:val="008E7ADE"/>
    <w:rsid w:val="008E7B77"/>
    <w:rsid w:val="008E7D94"/>
    <w:rsid w:val="008E7DCC"/>
    <w:rsid w:val="008E7FD9"/>
    <w:rsid w:val="008F007F"/>
    <w:rsid w:val="008F00D0"/>
    <w:rsid w:val="008F0144"/>
    <w:rsid w:val="008F0672"/>
    <w:rsid w:val="008F089B"/>
    <w:rsid w:val="008F0A1C"/>
    <w:rsid w:val="008F0C0D"/>
    <w:rsid w:val="008F0D7D"/>
    <w:rsid w:val="008F13F8"/>
    <w:rsid w:val="008F14E0"/>
    <w:rsid w:val="008F15C4"/>
    <w:rsid w:val="008F15CF"/>
    <w:rsid w:val="008F16A8"/>
    <w:rsid w:val="008F17BB"/>
    <w:rsid w:val="008F17C3"/>
    <w:rsid w:val="008F19F3"/>
    <w:rsid w:val="008F1BB6"/>
    <w:rsid w:val="008F1C10"/>
    <w:rsid w:val="008F1E65"/>
    <w:rsid w:val="008F20BB"/>
    <w:rsid w:val="008F2103"/>
    <w:rsid w:val="008F2822"/>
    <w:rsid w:val="008F2BB9"/>
    <w:rsid w:val="008F3136"/>
    <w:rsid w:val="008F31FF"/>
    <w:rsid w:val="008F3A1F"/>
    <w:rsid w:val="008F3A47"/>
    <w:rsid w:val="008F3B4D"/>
    <w:rsid w:val="008F3B75"/>
    <w:rsid w:val="008F3D5C"/>
    <w:rsid w:val="008F3DDA"/>
    <w:rsid w:val="008F4056"/>
    <w:rsid w:val="008F46F1"/>
    <w:rsid w:val="008F4C1C"/>
    <w:rsid w:val="008F4C82"/>
    <w:rsid w:val="008F4DB0"/>
    <w:rsid w:val="008F5450"/>
    <w:rsid w:val="008F5570"/>
    <w:rsid w:val="008F58E0"/>
    <w:rsid w:val="008F5994"/>
    <w:rsid w:val="008F5F71"/>
    <w:rsid w:val="008F6534"/>
    <w:rsid w:val="008F6D80"/>
    <w:rsid w:val="008F709A"/>
    <w:rsid w:val="008F70B7"/>
    <w:rsid w:val="008F7584"/>
    <w:rsid w:val="008F79D3"/>
    <w:rsid w:val="008F7B14"/>
    <w:rsid w:val="008F7B5C"/>
    <w:rsid w:val="008F7BA0"/>
    <w:rsid w:val="008F7BB9"/>
    <w:rsid w:val="008F7BF2"/>
    <w:rsid w:val="008F7E32"/>
    <w:rsid w:val="008F7EA3"/>
    <w:rsid w:val="008F7FA9"/>
    <w:rsid w:val="009000BD"/>
    <w:rsid w:val="00900130"/>
    <w:rsid w:val="009004E6"/>
    <w:rsid w:val="00900589"/>
    <w:rsid w:val="009007ED"/>
    <w:rsid w:val="009008C3"/>
    <w:rsid w:val="00900AAF"/>
    <w:rsid w:val="00900DDE"/>
    <w:rsid w:val="009010EA"/>
    <w:rsid w:val="009011E1"/>
    <w:rsid w:val="009012A6"/>
    <w:rsid w:val="009012AC"/>
    <w:rsid w:val="00901402"/>
    <w:rsid w:val="0090171B"/>
    <w:rsid w:val="00901934"/>
    <w:rsid w:val="00901B73"/>
    <w:rsid w:val="00901D24"/>
    <w:rsid w:val="009021A5"/>
    <w:rsid w:val="009021E6"/>
    <w:rsid w:val="00902361"/>
    <w:rsid w:val="0090249E"/>
    <w:rsid w:val="009029BA"/>
    <w:rsid w:val="00902ED6"/>
    <w:rsid w:val="0090315D"/>
    <w:rsid w:val="00903421"/>
    <w:rsid w:val="0090369E"/>
    <w:rsid w:val="00903756"/>
    <w:rsid w:val="009037F1"/>
    <w:rsid w:val="009042F9"/>
    <w:rsid w:val="00904417"/>
    <w:rsid w:val="00904532"/>
    <w:rsid w:val="00904A08"/>
    <w:rsid w:val="00904BA8"/>
    <w:rsid w:val="00904C45"/>
    <w:rsid w:val="00904D40"/>
    <w:rsid w:val="00904D8B"/>
    <w:rsid w:val="00904F74"/>
    <w:rsid w:val="00905296"/>
    <w:rsid w:val="009054CE"/>
    <w:rsid w:val="00905588"/>
    <w:rsid w:val="00905B90"/>
    <w:rsid w:val="00905C36"/>
    <w:rsid w:val="00905D44"/>
    <w:rsid w:val="009060C0"/>
    <w:rsid w:val="009060FD"/>
    <w:rsid w:val="0090617F"/>
    <w:rsid w:val="009061A7"/>
    <w:rsid w:val="00906267"/>
    <w:rsid w:val="009062C4"/>
    <w:rsid w:val="009064AA"/>
    <w:rsid w:val="00906713"/>
    <w:rsid w:val="00906A11"/>
    <w:rsid w:val="00907206"/>
    <w:rsid w:val="00907295"/>
    <w:rsid w:val="0090775D"/>
    <w:rsid w:val="00907892"/>
    <w:rsid w:val="00907C0A"/>
    <w:rsid w:val="00907DF7"/>
    <w:rsid w:val="00910188"/>
    <w:rsid w:val="0091018D"/>
    <w:rsid w:val="00910342"/>
    <w:rsid w:val="0091046E"/>
    <w:rsid w:val="009105BC"/>
    <w:rsid w:val="009105E1"/>
    <w:rsid w:val="009106F8"/>
    <w:rsid w:val="0091071C"/>
    <w:rsid w:val="0091082A"/>
    <w:rsid w:val="009108A7"/>
    <w:rsid w:val="00910B9A"/>
    <w:rsid w:val="00910ED0"/>
    <w:rsid w:val="00910EEE"/>
    <w:rsid w:val="00910FE0"/>
    <w:rsid w:val="00910FE7"/>
    <w:rsid w:val="009116CB"/>
    <w:rsid w:val="00911DEF"/>
    <w:rsid w:val="00911DFE"/>
    <w:rsid w:val="00911E61"/>
    <w:rsid w:val="00911ED0"/>
    <w:rsid w:val="00911F4D"/>
    <w:rsid w:val="00911FA1"/>
    <w:rsid w:val="009125BD"/>
    <w:rsid w:val="0091286E"/>
    <w:rsid w:val="0091286F"/>
    <w:rsid w:val="009129DB"/>
    <w:rsid w:val="00912DD9"/>
    <w:rsid w:val="00913071"/>
    <w:rsid w:val="0091316B"/>
    <w:rsid w:val="0091333E"/>
    <w:rsid w:val="00913680"/>
    <w:rsid w:val="009137BB"/>
    <w:rsid w:val="00913887"/>
    <w:rsid w:val="00913933"/>
    <w:rsid w:val="00913C8C"/>
    <w:rsid w:val="00914252"/>
    <w:rsid w:val="00914585"/>
    <w:rsid w:val="0091460F"/>
    <w:rsid w:val="0091479C"/>
    <w:rsid w:val="00914AF2"/>
    <w:rsid w:val="00914ED6"/>
    <w:rsid w:val="00914F42"/>
    <w:rsid w:val="00915129"/>
    <w:rsid w:val="009151E4"/>
    <w:rsid w:val="009153BE"/>
    <w:rsid w:val="00915484"/>
    <w:rsid w:val="00916064"/>
    <w:rsid w:val="00916396"/>
    <w:rsid w:val="00916474"/>
    <w:rsid w:val="0091661D"/>
    <w:rsid w:val="00916756"/>
    <w:rsid w:val="00916797"/>
    <w:rsid w:val="009167AC"/>
    <w:rsid w:val="009168C7"/>
    <w:rsid w:val="00916A7E"/>
    <w:rsid w:val="00916D86"/>
    <w:rsid w:val="00916EFF"/>
    <w:rsid w:val="00916F14"/>
    <w:rsid w:val="0091713D"/>
    <w:rsid w:val="0091727D"/>
    <w:rsid w:val="00917669"/>
    <w:rsid w:val="009177E4"/>
    <w:rsid w:val="0091786A"/>
    <w:rsid w:val="0091788A"/>
    <w:rsid w:val="00917AA1"/>
    <w:rsid w:val="00917AFF"/>
    <w:rsid w:val="00917CE8"/>
    <w:rsid w:val="00917E09"/>
    <w:rsid w:val="00917FDF"/>
    <w:rsid w:val="00920335"/>
    <w:rsid w:val="009206A0"/>
    <w:rsid w:val="009208F5"/>
    <w:rsid w:val="00920A98"/>
    <w:rsid w:val="00920CD3"/>
    <w:rsid w:val="00921126"/>
    <w:rsid w:val="0092125F"/>
    <w:rsid w:val="009213FD"/>
    <w:rsid w:val="009219D1"/>
    <w:rsid w:val="00921CE7"/>
    <w:rsid w:val="00921EFA"/>
    <w:rsid w:val="009220ED"/>
    <w:rsid w:val="009220FA"/>
    <w:rsid w:val="00922301"/>
    <w:rsid w:val="00922359"/>
    <w:rsid w:val="009228C1"/>
    <w:rsid w:val="00922B7A"/>
    <w:rsid w:val="00923057"/>
    <w:rsid w:val="009231FB"/>
    <w:rsid w:val="00923265"/>
    <w:rsid w:val="00923328"/>
    <w:rsid w:val="00923509"/>
    <w:rsid w:val="00923569"/>
    <w:rsid w:val="00923739"/>
    <w:rsid w:val="009237EE"/>
    <w:rsid w:val="0092387D"/>
    <w:rsid w:val="009238C1"/>
    <w:rsid w:val="00923DA3"/>
    <w:rsid w:val="00923DA7"/>
    <w:rsid w:val="00923FC3"/>
    <w:rsid w:val="009241C3"/>
    <w:rsid w:val="00924794"/>
    <w:rsid w:val="00924D51"/>
    <w:rsid w:val="00925091"/>
    <w:rsid w:val="009254FE"/>
    <w:rsid w:val="0092551C"/>
    <w:rsid w:val="009259B0"/>
    <w:rsid w:val="00925E74"/>
    <w:rsid w:val="00925F37"/>
    <w:rsid w:val="0092631C"/>
    <w:rsid w:val="00926708"/>
    <w:rsid w:val="00926DDB"/>
    <w:rsid w:val="00927152"/>
    <w:rsid w:val="00927222"/>
    <w:rsid w:val="0092766D"/>
    <w:rsid w:val="0092774A"/>
    <w:rsid w:val="00927926"/>
    <w:rsid w:val="00927A4E"/>
    <w:rsid w:val="00927DF0"/>
    <w:rsid w:val="00927F35"/>
    <w:rsid w:val="00930079"/>
    <w:rsid w:val="00930325"/>
    <w:rsid w:val="00930360"/>
    <w:rsid w:val="00930A1E"/>
    <w:rsid w:val="00930D8A"/>
    <w:rsid w:val="00931067"/>
    <w:rsid w:val="00931292"/>
    <w:rsid w:val="009313DF"/>
    <w:rsid w:val="00931963"/>
    <w:rsid w:val="00931BB5"/>
    <w:rsid w:val="00931C87"/>
    <w:rsid w:val="009321A0"/>
    <w:rsid w:val="00932459"/>
    <w:rsid w:val="00932479"/>
    <w:rsid w:val="00932499"/>
    <w:rsid w:val="009324C5"/>
    <w:rsid w:val="00932562"/>
    <w:rsid w:val="00932AB4"/>
    <w:rsid w:val="00932B19"/>
    <w:rsid w:val="00932BB9"/>
    <w:rsid w:val="009330C0"/>
    <w:rsid w:val="00933417"/>
    <w:rsid w:val="009338EF"/>
    <w:rsid w:val="00933A64"/>
    <w:rsid w:val="00933A6A"/>
    <w:rsid w:val="009340EE"/>
    <w:rsid w:val="009345A4"/>
    <w:rsid w:val="00934865"/>
    <w:rsid w:val="00934964"/>
    <w:rsid w:val="009349C6"/>
    <w:rsid w:val="00934E54"/>
    <w:rsid w:val="00934FAE"/>
    <w:rsid w:val="00935004"/>
    <w:rsid w:val="00935077"/>
    <w:rsid w:val="009352E7"/>
    <w:rsid w:val="00935460"/>
    <w:rsid w:val="00935678"/>
    <w:rsid w:val="00935688"/>
    <w:rsid w:val="00935743"/>
    <w:rsid w:val="00935791"/>
    <w:rsid w:val="00935934"/>
    <w:rsid w:val="00935AE3"/>
    <w:rsid w:val="00935EBA"/>
    <w:rsid w:val="00936015"/>
    <w:rsid w:val="00936118"/>
    <w:rsid w:val="009364BD"/>
    <w:rsid w:val="009366A7"/>
    <w:rsid w:val="00936830"/>
    <w:rsid w:val="00936D9E"/>
    <w:rsid w:val="00936E17"/>
    <w:rsid w:val="00936E3C"/>
    <w:rsid w:val="009372A1"/>
    <w:rsid w:val="00937521"/>
    <w:rsid w:val="0093773F"/>
    <w:rsid w:val="009379CD"/>
    <w:rsid w:val="00937A58"/>
    <w:rsid w:val="00937E8B"/>
    <w:rsid w:val="00937F9E"/>
    <w:rsid w:val="009402A1"/>
    <w:rsid w:val="00940443"/>
    <w:rsid w:val="009404C7"/>
    <w:rsid w:val="00940550"/>
    <w:rsid w:val="00940586"/>
    <w:rsid w:val="0094070D"/>
    <w:rsid w:val="00940A20"/>
    <w:rsid w:val="00940BEF"/>
    <w:rsid w:val="009410CA"/>
    <w:rsid w:val="00941564"/>
    <w:rsid w:val="00941DED"/>
    <w:rsid w:val="00942101"/>
    <w:rsid w:val="009422E3"/>
    <w:rsid w:val="00942399"/>
    <w:rsid w:val="009424BE"/>
    <w:rsid w:val="00942774"/>
    <w:rsid w:val="0094278C"/>
    <w:rsid w:val="00942C62"/>
    <w:rsid w:val="00943275"/>
    <w:rsid w:val="00943293"/>
    <w:rsid w:val="009439D3"/>
    <w:rsid w:val="00943B26"/>
    <w:rsid w:val="00943B36"/>
    <w:rsid w:val="00943EF5"/>
    <w:rsid w:val="00944400"/>
    <w:rsid w:val="00944575"/>
    <w:rsid w:val="0094484E"/>
    <w:rsid w:val="00944C86"/>
    <w:rsid w:val="00944D9C"/>
    <w:rsid w:val="00945134"/>
    <w:rsid w:val="00945169"/>
    <w:rsid w:val="00945226"/>
    <w:rsid w:val="009452C5"/>
    <w:rsid w:val="00945EF2"/>
    <w:rsid w:val="00946227"/>
    <w:rsid w:val="009462EF"/>
    <w:rsid w:val="00946310"/>
    <w:rsid w:val="0094637E"/>
    <w:rsid w:val="009465E2"/>
    <w:rsid w:val="0094666A"/>
    <w:rsid w:val="00946802"/>
    <w:rsid w:val="0094691D"/>
    <w:rsid w:val="009469A4"/>
    <w:rsid w:val="00946B70"/>
    <w:rsid w:val="00946D0F"/>
    <w:rsid w:val="00946D92"/>
    <w:rsid w:val="00946FDB"/>
    <w:rsid w:val="00947013"/>
    <w:rsid w:val="00947118"/>
    <w:rsid w:val="009472C4"/>
    <w:rsid w:val="009474AE"/>
    <w:rsid w:val="009474F1"/>
    <w:rsid w:val="009476CA"/>
    <w:rsid w:val="009476E5"/>
    <w:rsid w:val="00947994"/>
    <w:rsid w:val="00947AE3"/>
    <w:rsid w:val="00947B95"/>
    <w:rsid w:val="00947BA1"/>
    <w:rsid w:val="00947D57"/>
    <w:rsid w:val="0095026B"/>
    <w:rsid w:val="009502A6"/>
    <w:rsid w:val="009503F0"/>
    <w:rsid w:val="009508E7"/>
    <w:rsid w:val="00950A72"/>
    <w:rsid w:val="00950AEC"/>
    <w:rsid w:val="00950B33"/>
    <w:rsid w:val="00950B6A"/>
    <w:rsid w:val="00950D37"/>
    <w:rsid w:val="00950F41"/>
    <w:rsid w:val="0095121E"/>
    <w:rsid w:val="00951386"/>
    <w:rsid w:val="00951605"/>
    <w:rsid w:val="0095168E"/>
    <w:rsid w:val="00951725"/>
    <w:rsid w:val="00951739"/>
    <w:rsid w:val="00951749"/>
    <w:rsid w:val="009519DA"/>
    <w:rsid w:val="009519F5"/>
    <w:rsid w:val="00951E94"/>
    <w:rsid w:val="00952000"/>
    <w:rsid w:val="0095201D"/>
    <w:rsid w:val="0095202C"/>
    <w:rsid w:val="0095218B"/>
    <w:rsid w:val="00952772"/>
    <w:rsid w:val="00952ED2"/>
    <w:rsid w:val="00952EFA"/>
    <w:rsid w:val="00952F6B"/>
    <w:rsid w:val="009530D1"/>
    <w:rsid w:val="009536FD"/>
    <w:rsid w:val="009538D6"/>
    <w:rsid w:val="00953D39"/>
    <w:rsid w:val="00953D8B"/>
    <w:rsid w:val="00953DA6"/>
    <w:rsid w:val="009541A2"/>
    <w:rsid w:val="00954231"/>
    <w:rsid w:val="009542E0"/>
    <w:rsid w:val="00954431"/>
    <w:rsid w:val="00954512"/>
    <w:rsid w:val="00954E26"/>
    <w:rsid w:val="00954FF9"/>
    <w:rsid w:val="0095525E"/>
    <w:rsid w:val="00955993"/>
    <w:rsid w:val="00955F61"/>
    <w:rsid w:val="00955F78"/>
    <w:rsid w:val="00956002"/>
    <w:rsid w:val="009560EB"/>
    <w:rsid w:val="009562C9"/>
    <w:rsid w:val="00956435"/>
    <w:rsid w:val="0095646E"/>
    <w:rsid w:val="009564DD"/>
    <w:rsid w:val="00956AB4"/>
    <w:rsid w:val="00956AFA"/>
    <w:rsid w:val="00956DC0"/>
    <w:rsid w:val="00956EDA"/>
    <w:rsid w:val="00957079"/>
    <w:rsid w:val="0095739F"/>
    <w:rsid w:val="009574D1"/>
    <w:rsid w:val="009575C9"/>
    <w:rsid w:val="009575F3"/>
    <w:rsid w:val="009578F4"/>
    <w:rsid w:val="00957F56"/>
    <w:rsid w:val="00957FB3"/>
    <w:rsid w:val="0096002D"/>
    <w:rsid w:val="009600AE"/>
    <w:rsid w:val="009601EE"/>
    <w:rsid w:val="0096028F"/>
    <w:rsid w:val="00960A3C"/>
    <w:rsid w:val="00960B14"/>
    <w:rsid w:val="00961161"/>
    <w:rsid w:val="00961229"/>
    <w:rsid w:val="009619FD"/>
    <w:rsid w:val="00961DB2"/>
    <w:rsid w:val="00961FEF"/>
    <w:rsid w:val="0096218B"/>
    <w:rsid w:val="009621A2"/>
    <w:rsid w:val="00962241"/>
    <w:rsid w:val="009625BF"/>
    <w:rsid w:val="009625D0"/>
    <w:rsid w:val="0096304D"/>
    <w:rsid w:val="009630BB"/>
    <w:rsid w:val="009633FA"/>
    <w:rsid w:val="00963492"/>
    <w:rsid w:val="00963684"/>
    <w:rsid w:val="009636CF"/>
    <w:rsid w:val="00963B94"/>
    <w:rsid w:val="00963BCF"/>
    <w:rsid w:val="00963D14"/>
    <w:rsid w:val="00964091"/>
    <w:rsid w:val="0096465F"/>
    <w:rsid w:val="009646B4"/>
    <w:rsid w:val="009649F8"/>
    <w:rsid w:val="00964BD4"/>
    <w:rsid w:val="00964D26"/>
    <w:rsid w:val="00964E48"/>
    <w:rsid w:val="00964F71"/>
    <w:rsid w:val="0096522C"/>
    <w:rsid w:val="009656C5"/>
    <w:rsid w:val="009658D0"/>
    <w:rsid w:val="00966B01"/>
    <w:rsid w:val="00966B31"/>
    <w:rsid w:val="00966CB7"/>
    <w:rsid w:val="00967307"/>
    <w:rsid w:val="00967334"/>
    <w:rsid w:val="009673A3"/>
    <w:rsid w:val="00967969"/>
    <w:rsid w:val="00967A81"/>
    <w:rsid w:val="00967F34"/>
    <w:rsid w:val="009702E5"/>
    <w:rsid w:val="009705D1"/>
    <w:rsid w:val="00970651"/>
    <w:rsid w:val="0097087E"/>
    <w:rsid w:val="00970B82"/>
    <w:rsid w:val="00970D94"/>
    <w:rsid w:val="00970F99"/>
    <w:rsid w:val="0097130E"/>
    <w:rsid w:val="009714D6"/>
    <w:rsid w:val="00971B8D"/>
    <w:rsid w:val="00971EAE"/>
    <w:rsid w:val="00971F24"/>
    <w:rsid w:val="00972E6B"/>
    <w:rsid w:val="00972F07"/>
    <w:rsid w:val="00972F28"/>
    <w:rsid w:val="0097323F"/>
    <w:rsid w:val="009736DE"/>
    <w:rsid w:val="00973853"/>
    <w:rsid w:val="009739E8"/>
    <w:rsid w:val="00973FBD"/>
    <w:rsid w:val="009742E5"/>
    <w:rsid w:val="00974448"/>
    <w:rsid w:val="00974A17"/>
    <w:rsid w:val="00974A58"/>
    <w:rsid w:val="00974C9C"/>
    <w:rsid w:val="00974E2C"/>
    <w:rsid w:val="00975121"/>
    <w:rsid w:val="00975142"/>
    <w:rsid w:val="009753B6"/>
    <w:rsid w:val="009759A7"/>
    <w:rsid w:val="00975A76"/>
    <w:rsid w:val="00975F7F"/>
    <w:rsid w:val="00976262"/>
    <w:rsid w:val="009762ED"/>
    <w:rsid w:val="009763A9"/>
    <w:rsid w:val="0097675A"/>
    <w:rsid w:val="00976877"/>
    <w:rsid w:val="00976B7B"/>
    <w:rsid w:val="00976C27"/>
    <w:rsid w:val="00976F74"/>
    <w:rsid w:val="00977013"/>
    <w:rsid w:val="00977393"/>
    <w:rsid w:val="0097758E"/>
    <w:rsid w:val="00977860"/>
    <w:rsid w:val="0097792A"/>
    <w:rsid w:val="00977CD1"/>
    <w:rsid w:val="00977DD3"/>
    <w:rsid w:val="00977EF0"/>
    <w:rsid w:val="00977F89"/>
    <w:rsid w:val="00980603"/>
    <w:rsid w:val="009808BB"/>
    <w:rsid w:val="00980BB1"/>
    <w:rsid w:val="00980EA3"/>
    <w:rsid w:val="00980EB3"/>
    <w:rsid w:val="00981253"/>
    <w:rsid w:val="009813AA"/>
    <w:rsid w:val="0098147B"/>
    <w:rsid w:val="00981494"/>
    <w:rsid w:val="00981666"/>
    <w:rsid w:val="00981791"/>
    <w:rsid w:val="009818B5"/>
    <w:rsid w:val="00981AAD"/>
    <w:rsid w:val="00981C2F"/>
    <w:rsid w:val="00981CCE"/>
    <w:rsid w:val="00981EEB"/>
    <w:rsid w:val="0098251C"/>
    <w:rsid w:val="009826D0"/>
    <w:rsid w:val="00982D9A"/>
    <w:rsid w:val="00982F69"/>
    <w:rsid w:val="00982FE9"/>
    <w:rsid w:val="00983203"/>
    <w:rsid w:val="00983216"/>
    <w:rsid w:val="00983361"/>
    <w:rsid w:val="009835CA"/>
    <w:rsid w:val="00983F2E"/>
    <w:rsid w:val="00983FB7"/>
    <w:rsid w:val="00984113"/>
    <w:rsid w:val="0098422E"/>
    <w:rsid w:val="00984595"/>
    <w:rsid w:val="00984B54"/>
    <w:rsid w:val="00985263"/>
    <w:rsid w:val="00985512"/>
    <w:rsid w:val="009855A9"/>
    <w:rsid w:val="009856C3"/>
    <w:rsid w:val="009856D4"/>
    <w:rsid w:val="00985904"/>
    <w:rsid w:val="0098591E"/>
    <w:rsid w:val="0098596D"/>
    <w:rsid w:val="00985BA1"/>
    <w:rsid w:val="00985DE1"/>
    <w:rsid w:val="00986150"/>
    <w:rsid w:val="00986241"/>
    <w:rsid w:val="009865D6"/>
    <w:rsid w:val="00986978"/>
    <w:rsid w:val="00986A46"/>
    <w:rsid w:val="00986C1A"/>
    <w:rsid w:val="00986D8E"/>
    <w:rsid w:val="00986E4C"/>
    <w:rsid w:val="00986E9E"/>
    <w:rsid w:val="00987139"/>
    <w:rsid w:val="009871DF"/>
    <w:rsid w:val="009872A1"/>
    <w:rsid w:val="00987307"/>
    <w:rsid w:val="009876E4"/>
    <w:rsid w:val="00987D85"/>
    <w:rsid w:val="00987E43"/>
    <w:rsid w:val="00987E9A"/>
    <w:rsid w:val="00990069"/>
    <w:rsid w:val="009902FD"/>
    <w:rsid w:val="009903CC"/>
    <w:rsid w:val="00990438"/>
    <w:rsid w:val="009908C3"/>
    <w:rsid w:val="00990EBC"/>
    <w:rsid w:val="00990F7F"/>
    <w:rsid w:val="0099131B"/>
    <w:rsid w:val="00991489"/>
    <w:rsid w:val="00991753"/>
    <w:rsid w:val="00991794"/>
    <w:rsid w:val="0099183F"/>
    <w:rsid w:val="0099191D"/>
    <w:rsid w:val="00991E4E"/>
    <w:rsid w:val="00992278"/>
    <w:rsid w:val="00992673"/>
    <w:rsid w:val="009926A0"/>
    <w:rsid w:val="00992B9A"/>
    <w:rsid w:val="009935FD"/>
    <w:rsid w:val="00993643"/>
    <w:rsid w:val="009937C2"/>
    <w:rsid w:val="009937CF"/>
    <w:rsid w:val="009939F1"/>
    <w:rsid w:val="00993D17"/>
    <w:rsid w:val="00993DD5"/>
    <w:rsid w:val="0099449F"/>
    <w:rsid w:val="00994772"/>
    <w:rsid w:val="00994813"/>
    <w:rsid w:val="0099532C"/>
    <w:rsid w:val="009957E2"/>
    <w:rsid w:val="009958D5"/>
    <w:rsid w:val="00995B1E"/>
    <w:rsid w:val="00995F9D"/>
    <w:rsid w:val="00996105"/>
    <w:rsid w:val="009961AA"/>
    <w:rsid w:val="00996251"/>
    <w:rsid w:val="009962E4"/>
    <w:rsid w:val="00996B26"/>
    <w:rsid w:val="00996CE6"/>
    <w:rsid w:val="00996D69"/>
    <w:rsid w:val="0099748D"/>
    <w:rsid w:val="009977F8"/>
    <w:rsid w:val="00997840"/>
    <w:rsid w:val="00997A09"/>
    <w:rsid w:val="00997B46"/>
    <w:rsid w:val="00997F25"/>
    <w:rsid w:val="009A0273"/>
    <w:rsid w:val="009A0AF9"/>
    <w:rsid w:val="009A1173"/>
    <w:rsid w:val="009A1189"/>
    <w:rsid w:val="009A16CF"/>
    <w:rsid w:val="009A186D"/>
    <w:rsid w:val="009A1DD8"/>
    <w:rsid w:val="009A201E"/>
    <w:rsid w:val="009A2025"/>
    <w:rsid w:val="009A20AF"/>
    <w:rsid w:val="009A270C"/>
    <w:rsid w:val="009A2BB1"/>
    <w:rsid w:val="009A2D46"/>
    <w:rsid w:val="009A2D6F"/>
    <w:rsid w:val="009A35E5"/>
    <w:rsid w:val="009A3AF5"/>
    <w:rsid w:val="009A3BC8"/>
    <w:rsid w:val="009A3E48"/>
    <w:rsid w:val="009A4028"/>
    <w:rsid w:val="009A40D0"/>
    <w:rsid w:val="009A410F"/>
    <w:rsid w:val="009A4281"/>
    <w:rsid w:val="009A4288"/>
    <w:rsid w:val="009A42BD"/>
    <w:rsid w:val="009A4565"/>
    <w:rsid w:val="009A45E9"/>
    <w:rsid w:val="009A4622"/>
    <w:rsid w:val="009A4990"/>
    <w:rsid w:val="009A4B45"/>
    <w:rsid w:val="009A4CB6"/>
    <w:rsid w:val="009A4F29"/>
    <w:rsid w:val="009A5325"/>
    <w:rsid w:val="009A566B"/>
    <w:rsid w:val="009A595A"/>
    <w:rsid w:val="009A5B59"/>
    <w:rsid w:val="009A5D0E"/>
    <w:rsid w:val="009A5F02"/>
    <w:rsid w:val="009A6BB9"/>
    <w:rsid w:val="009A7184"/>
    <w:rsid w:val="009A7414"/>
    <w:rsid w:val="009A7478"/>
    <w:rsid w:val="009A74D8"/>
    <w:rsid w:val="009A7D05"/>
    <w:rsid w:val="009B08FF"/>
    <w:rsid w:val="009B11E2"/>
    <w:rsid w:val="009B15F4"/>
    <w:rsid w:val="009B1850"/>
    <w:rsid w:val="009B1F81"/>
    <w:rsid w:val="009B1F89"/>
    <w:rsid w:val="009B20AD"/>
    <w:rsid w:val="009B2207"/>
    <w:rsid w:val="009B2740"/>
    <w:rsid w:val="009B2DD2"/>
    <w:rsid w:val="009B30DC"/>
    <w:rsid w:val="009B313F"/>
    <w:rsid w:val="009B317F"/>
    <w:rsid w:val="009B3B9D"/>
    <w:rsid w:val="009B3C92"/>
    <w:rsid w:val="009B3F32"/>
    <w:rsid w:val="009B41C2"/>
    <w:rsid w:val="009B48B7"/>
    <w:rsid w:val="009B5082"/>
    <w:rsid w:val="009B5102"/>
    <w:rsid w:val="009B5312"/>
    <w:rsid w:val="009B531D"/>
    <w:rsid w:val="009B547A"/>
    <w:rsid w:val="009B584E"/>
    <w:rsid w:val="009B5C94"/>
    <w:rsid w:val="009B5EAC"/>
    <w:rsid w:val="009B602F"/>
    <w:rsid w:val="009B62BA"/>
    <w:rsid w:val="009B63C2"/>
    <w:rsid w:val="009B6687"/>
    <w:rsid w:val="009B7024"/>
    <w:rsid w:val="009B7051"/>
    <w:rsid w:val="009B70B9"/>
    <w:rsid w:val="009B71F0"/>
    <w:rsid w:val="009B71F7"/>
    <w:rsid w:val="009B724E"/>
    <w:rsid w:val="009B7253"/>
    <w:rsid w:val="009B734C"/>
    <w:rsid w:val="009C031A"/>
    <w:rsid w:val="009C0A52"/>
    <w:rsid w:val="009C0AA9"/>
    <w:rsid w:val="009C0AB5"/>
    <w:rsid w:val="009C0D7D"/>
    <w:rsid w:val="009C0D9C"/>
    <w:rsid w:val="009C0FE8"/>
    <w:rsid w:val="009C1012"/>
    <w:rsid w:val="009C1089"/>
    <w:rsid w:val="009C1375"/>
    <w:rsid w:val="009C1582"/>
    <w:rsid w:val="009C1596"/>
    <w:rsid w:val="009C1726"/>
    <w:rsid w:val="009C1755"/>
    <w:rsid w:val="009C1B97"/>
    <w:rsid w:val="009C1BA1"/>
    <w:rsid w:val="009C1DA4"/>
    <w:rsid w:val="009C1E4E"/>
    <w:rsid w:val="009C1F4E"/>
    <w:rsid w:val="009C2268"/>
    <w:rsid w:val="009C2496"/>
    <w:rsid w:val="009C24C4"/>
    <w:rsid w:val="009C2532"/>
    <w:rsid w:val="009C277E"/>
    <w:rsid w:val="009C2927"/>
    <w:rsid w:val="009C299D"/>
    <w:rsid w:val="009C2B8D"/>
    <w:rsid w:val="009C3505"/>
    <w:rsid w:val="009C3825"/>
    <w:rsid w:val="009C387E"/>
    <w:rsid w:val="009C38D3"/>
    <w:rsid w:val="009C3939"/>
    <w:rsid w:val="009C3A56"/>
    <w:rsid w:val="009C3C77"/>
    <w:rsid w:val="009C3F80"/>
    <w:rsid w:val="009C4233"/>
    <w:rsid w:val="009C43F3"/>
    <w:rsid w:val="009C473B"/>
    <w:rsid w:val="009C4D4A"/>
    <w:rsid w:val="009C4E3D"/>
    <w:rsid w:val="009C4E63"/>
    <w:rsid w:val="009C4F8B"/>
    <w:rsid w:val="009C501F"/>
    <w:rsid w:val="009C54E1"/>
    <w:rsid w:val="009C56EE"/>
    <w:rsid w:val="009C5985"/>
    <w:rsid w:val="009C5AA6"/>
    <w:rsid w:val="009C5CA4"/>
    <w:rsid w:val="009C5DF7"/>
    <w:rsid w:val="009C62B9"/>
    <w:rsid w:val="009C66AC"/>
    <w:rsid w:val="009C6A3F"/>
    <w:rsid w:val="009C6D1D"/>
    <w:rsid w:val="009C7333"/>
    <w:rsid w:val="009C7396"/>
    <w:rsid w:val="009C75C4"/>
    <w:rsid w:val="009C7639"/>
    <w:rsid w:val="009C7818"/>
    <w:rsid w:val="009C7A95"/>
    <w:rsid w:val="009C7ABA"/>
    <w:rsid w:val="009C7AF4"/>
    <w:rsid w:val="009C7E68"/>
    <w:rsid w:val="009C7F10"/>
    <w:rsid w:val="009C7F55"/>
    <w:rsid w:val="009D013B"/>
    <w:rsid w:val="009D03A8"/>
    <w:rsid w:val="009D0546"/>
    <w:rsid w:val="009D09B4"/>
    <w:rsid w:val="009D0D1D"/>
    <w:rsid w:val="009D0EB3"/>
    <w:rsid w:val="009D0FBE"/>
    <w:rsid w:val="009D1768"/>
    <w:rsid w:val="009D17CD"/>
    <w:rsid w:val="009D18D0"/>
    <w:rsid w:val="009D1BC6"/>
    <w:rsid w:val="009D1DE6"/>
    <w:rsid w:val="009D1ECA"/>
    <w:rsid w:val="009D2119"/>
    <w:rsid w:val="009D2293"/>
    <w:rsid w:val="009D22CD"/>
    <w:rsid w:val="009D250B"/>
    <w:rsid w:val="009D2B6B"/>
    <w:rsid w:val="009D2E18"/>
    <w:rsid w:val="009D320A"/>
    <w:rsid w:val="009D32AF"/>
    <w:rsid w:val="009D3510"/>
    <w:rsid w:val="009D3BCD"/>
    <w:rsid w:val="009D3F88"/>
    <w:rsid w:val="009D3FE9"/>
    <w:rsid w:val="009D3FEE"/>
    <w:rsid w:val="009D43AA"/>
    <w:rsid w:val="009D445B"/>
    <w:rsid w:val="009D4AD7"/>
    <w:rsid w:val="009D4B87"/>
    <w:rsid w:val="009D4DAD"/>
    <w:rsid w:val="009D4E36"/>
    <w:rsid w:val="009D5186"/>
    <w:rsid w:val="009D5718"/>
    <w:rsid w:val="009D5900"/>
    <w:rsid w:val="009D590A"/>
    <w:rsid w:val="009D5B35"/>
    <w:rsid w:val="009D5B6E"/>
    <w:rsid w:val="009D5C93"/>
    <w:rsid w:val="009D5DDF"/>
    <w:rsid w:val="009D5DFA"/>
    <w:rsid w:val="009D5E2D"/>
    <w:rsid w:val="009D5F50"/>
    <w:rsid w:val="009D60E7"/>
    <w:rsid w:val="009D6AC0"/>
    <w:rsid w:val="009D7012"/>
    <w:rsid w:val="009D71A9"/>
    <w:rsid w:val="009D7203"/>
    <w:rsid w:val="009D7380"/>
    <w:rsid w:val="009D738D"/>
    <w:rsid w:val="009D7543"/>
    <w:rsid w:val="009D766A"/>
    <w:rsid w:val="009D785B"/>
    <w:rsid w:val="009D7CE6"/>
    <w:rsid w:val="009E0156"/>
    <w:rsid w:val="009E02B5"/>
    <w:rsid w:val="009E0B81"/>
    <w:rsid w:val="009E0CD3"/>
    <w:rsid w:val="009E0D32"/>
    <w:rsid w:val="009E0D68"/>
    <w:rsid w:val="009E11E6"/>
    <w:rsid w:val="009E13E8"/>
    <w:rsid w:val="009E1552"/>
    <w:rsid w:val="009E1671"/>
    <w:rsid w:val="009E16CD"/>
    <w:rsid w:val="009E1AE5"/>
    <w:rsid w:val="009E1FDB"/>
    <w:rsid w:val="009E21C3"/>
    <w:rsid w:val="009E23CA"/>
    <w:rsid w:val="009E2828"/>
    <w:rsid w:val="009E2AE7"/>
    <w:rsid w:val="009E2B01"/>
    <w:rsid w:val="009E2CE8"/>
    <w:rsid w:val="009E2D03"/>
    <w:rsid w:val="009E2D9F"/>
    <w:rsid w:val="009E2DC2"/>
    <w:rsid w:val="009E2F35"/>
    <w:rsid w:val="009E323F"/>
    <w:rsid w:val="009E34BD"/>
    <w:rsid w:val="009E350B"/>
    <w:rsid w:val="009E3613"/>
    <w:rsid w:val="009E3CF6"/>
    <w:rsid w:val="009E3D05"/>
    <w:rsid w:val="009E3F97"/>
    <w:rsid w:val="009E40AB"/>
    <w:rsid w:val="009E438A"/>
    <w:rsid w:val="009E4439"/>
    <w:rsid w:val="009E4D12"/>
    <w:rsid w:val="009E4EB7"/>
    <w:rsid w:val="009E4ED4"/>
    <w:rsid w:val="009E52F8"/>
    <w:rsid w:val="009E5384"/>
    <w:rsid w:val="009E570B"/>
    <w:rsid w:val="009E581B"/>
    <w:rsid w:val="009E632E"/>
    <w:rsid w:val="009E669D"/>
    <w:rsid w:val="009E679B"/>
    <w:rsid w:val="009E69BB"/>
    <w:rsid w:val="009E6A8C"/>
    <w:rsid w:val="009E6A91"/>
    <w:rsid w:val="009E6A9D"/>
    <w:rsid w:val="009E6CCF"/>
    <w:rsid w:val="009E6D5D"/>
    <w:rsid w:val="009E6EF0"/>
    <w:rsid w:val="009E7321"/>
    <w:rsid w:val="009E752B"/>
    <w:rsid w:val="009E7FFD"/>
    <w:rsid w:val="009F0123"/>
    <w:rsid w:val="009F05D9"/>
    <w:rsid w:val="009F05FF"/>
    <w:rsid w:val="009F08E8"/>
    <w:rsid w:val="009F0C89"/>
    <w:rsid w:val="009F0C8D"/>
    <w:rsid w:val="009F0CEC"/>
    <w:rsid w:val="009F1B3B"/>
    <w:rsid w:val="009F20DB"/>
    <w:rsid w:val="009F238B"/>
    <w:rsid w:val="009F2614"/>
    <w:rsid w:val="009F273F"/>
    <w:rsid w:val="009F275D"/>
    <w:rsid w:val="009F2814"/>
    <w:rsid w:val="009F2BB3"/>
    <w:rsid w:val="009F2EBA"/>
    <w:rsid w:val="009F30BE"/>
    <w:rsid w:val="009F37C9"/>
    <w:rsid w:val="009F3D51"/>
    <w:rsid w:val="009F3DA0"/>
    <w:rsid w:val="009F3DBE"/>
    <w:rsid w:val="009F3E0B"/>
    <w:rsid w:val="009F3FF3"/>
    <w:rsid w:val="009F4206"/>
    <w:rsid w:val="009F426D"/>
    <w:rsid w:val="009F448E"/>
    <w:rsid w:val="009F4E1B"/>
    <w:rsid w:val="009F4EB8"/>
    <w:rsid w:val="009F56E3"/>
    <w:rsid w:val="009F59D8"/>
    <w:rsid w:val="009F5E04"/>
    <w:rsid w:val="009F5E51"/>
    <w:rsid w:val="009F5E8E"/>
    <w:rsid w:val="009F6235"/>
    <w:rsid w:val="009F64B8"/>
    <w:rsid w:val="009F6502"/>
    <w:rsid w:val="009F6544"/>
    <w:rsid w:val="009F68A4"/>
    <w:rsid w:val="009F69C5"/>
    <w:rsid w:val="009F7150"/>
    <w:rsid w:val="009F71D0"/>
    <w:rsid w:val="009F7283"/>
    <w:rsid w:val="009F754E"/>
    <w:rsid w:val="009F7670"/>
    <w:rsid w:val="009F7714"/>
    <w:rsid w:val="009F7823"/>
    <w:rsid w:val="009F79D1"/>
    <w:rsid w:val="00A00342"/>
    <w:rsid w:val="00A00B7A"/>
    <w:rsid w:val="00A00CA9"/>
    <w:rsid w:val="00A00D0F"/>
    <w:rsid w:val="00A00EE0"/>
    <w:rsid w:val="00A01162"/>
    <w:rsid w:val="00A01182"/>
    <w:rsid w:val="00A011CF"/>
    <w:rsid w:val="00A012ED"/>
    <w:rsid w:val="00A01587"/>
    <w:rsid w:val="00A015C3"/>
    <w:rsid w:val="00A01639"/>
    <w:rsid w:val="00A019DA"/>
    <w:rsid w:val="00A01AF3"/>
    <w:rsid w:val="00A01EB4"/>
    <w:rsid w:val="00A02959"/>
    <w:rsid w:val="00A02F7E"/>
    <w:rsid w:val="00A032C9"/>
    <w:rsid w:val="00A037A7"/>
    <w:rsid w:val="00A037C6"/>
    <w:rsid w:val="00A03880"/>
    <w:rsid w:val="00A03B29"/>
    <w:rsid w:val="00A03C4C"/>
    <w:rsid w:val="00A03C6C"/>
    <w:rsid w:val="00A03EA0"/>
    <w:rsid w:val="00A04B9B"/>
    <w:rsid w:val="00A04D28"/>
    <w:rsid w:val="00A04E03"/>
    <w:rsid w:val="00A04EAD"/>
    <w:rsid w:val="00A054F1"/>
    <w:rsid w:val="00A0558D"/>
    <w:rsid w:val="00A0572C"/>
    <w:rsid w:val="00A05897"/>
    <w:rsid w:val="00A05D8D"/>
    <w:rsid w:val="00A05E4B"/>
    <w:rsid w:val="00A0629F"/>
    <w:rsid w:val="00A06367"/>
    <w:rsid w:val="00A064CA"/>
    <w:rsid w:val="00A0651B"/>
    <w:rsid w:val="00A0677F"/>
    <w:rsid w:val="00A069F1"/>
    <w:rsid w:val="00A06DA3"/>
    <w:rsid w:val="00A06F02"/>
    <w:rsid w:val="00A06F40"/>
    <w:rsid w:val="00A06F51"/>
    <w:rsid w:val="00A07453"/>
    <w:rsid w:val="00A074E0"/>
    <w:rsid w:val="00A076A6"/>
    <w:rsid w:val="00A07B31"/>
    <w:rsid w:val="00A07C5F"/>
    <w:rsid w:val="00A07CE2"/>
    <w:rsid w:val="00A07E7B"/>
    <w:rsid w:val="00A100AF"/>
    <w:rsid w:val="00A10113"/>
    <w:rsid w:val="00A102DA"/>
    <w:rsid w:val="00A1072A"/>
    <w:rsid w:val="00A108A6"/>
    <w:rsid w:val="00A10C49"/>
    <w:rsid w:val="00A10DD5"/>
    <w:rsid w:val="00A1164A"/>
    <w:rsid w:val="00A1189F"/>
    <w:rsid w:val="00A11DD8"/>
    <w:rsid w:val="00A11E30"/>
    <w:rsid w:val="00A11F85"/>
    <w:rsid w:val="00A11FAD"/>
    <w:rsid w:val="00A12224"/>
    <w:rsid w:val="00A122A5"/>
    <w:rsid w:val="00A122C7"/>
    <w:rsid w:val="00A1234C"/>
    <w:rsid w:val="00A12506"/>
    <w:rsid w:val="00A129E8"/>
    <w:rsid w:val="00A12C27"/>
    <w:rsid w:val="00A13287"/>
    <w:rsid w:val="00A13328"/>
    <w:rsid w:val="00A13831"/>
    <w:rsid w:val="00A138C9"/>
    <w:rsid w:val="00A139AA"/>
    <w:rsid w:val="00A13CF1"/>
    <w:rsid w:val="00A142BD"/>
    <w:rsid w:val="00A14660"/>
    <w:rsid w:val="00A1468E"/>
    <w:rsid w:val="00A146D6"/>
    <w:rsid w:val="00A1483A"/>
    <w:rsid w:val="00A148C7"/>
    <w:rsid w:val="00A148DF"/>
    <w:rsid w:val="00A14906"/>
    <w:rsid w:val="00A14F93"/>
    <w:rsid w:val="00A151F8"/>
    <w:rsid w:val="00A15239"/>
    <w:rsid w:val="00A1543C"/>
    <w:rsid w:val="00A15645"/>
    <w:rsid w:val="00A157F3"/>
    <w:rsid w:val="00A15CE7"/>
    <w:rsid w:val="00A15FDE"/>
    <w:rsid w:val="00A160EE"/>
    <w:rsid w:val="00A165BB"/>
    <w:rsid w:val="00A16634"/>
    <w:rsid w:val="00A167AE"/>
    <w:rsid w:val="00A1690D"/>
    <w:rsid w:val="00A16A1B"/>
    <w:rsid w:val="00A16D84"/>
    <w:rsid w:val="00A175B7"/>
    <w:rsid w:val="00A1798A"/>
    <w:rsid w:val="00A17B2B"/>
    <w:rsid w:val="00A17E42"/>
    <w:rsid w:val="00A202CB"/>
    <w:rsid w:val="00A204CB"/>
    <w:rsid w:val="00A205B1"/>
    <w:rsid w:val="00A20773"/>
    <w:rsid w:val="00A2082C"/>
    <w:rsid w:val="00A20859"/>
    <w:rsid w:val="00A20983"/>
    <w:rsid w:val="00A20A2C"/>
    <w:rsid w:val="00A20B03"/>
    <w:rsid w:val="00A20D7B"/>
    <w:rsid w:val="00A20EF7"/>
    <w:rsid w:val="00A20FB7"/>
    <w:rsid w:val="00A210F4"/>
    <w:rsid w:val="00A2112A"/>
    <w:rsid w:val="00A213E3"/>
    <w:rsid w:val="00A2167F"/>
    <w:rsid w:val="00A216D6"/>
    <w:rsid w:val="00A216F2"/>
    <w:rsid w:val="00A2172E"/>
    <w:rsid w:val="00A219EA"/>
    <w:rsid w:val="00A219F4"/>
    <w:rsid w:val="00A21DD7"/>
    <w:rsid w:val="00A2226C"/>
    <w:rsid w:val="00A22311"/>
    <w:rsid w:val="00A223B7"/>
    <w:rsid w:val="00A227EA"/>
    <w:rsid w:val="00A228A2"/>
    <w:rsid w:val="00A228E1"/>
    <w:rsid w:val="00A22B4B"/>
    <w:rsid w:val="00A22CC1"/>
    <w:rsid w:val="00A22ECF"/>
    <w:rsid w:val="00A22FE6"/>
    <w:rsid w:val="00A232C7"/>
    <w:rsid w:val="00A23688"/>
    <w:rsid w:val="00A23A8E"/>
    <w:rsid w:val="00A23D3E"/>
    <w:rsid w:val="00A23F9F"/>
    <w:rsid w:val="00A2426B"/>
    <w:rsid w:val="00A2428C"/>
    <w:rsid w:val="00A243E2"/>
    <w:rsid w:val="00A249CE"/>
    <w:rsid w:val="00A24C19"/>
    <w:rsid w:val="00A24F83"/>
    <w:rsid w:val="00A25040"/>
    <w:rsid w:val="00A258F1"/>
    <w:rsid w:val="00A259F2"/>
    <w:rsid w:val="00A25A07"/>
    <w:rsid w:val="00A25B15"/>
    <w:rsid w:val="00A25CFB"/>
    <w:rsid w:val="00A25E8B"/>
    <w:rsid w:val="00A25F3D"/>
    <w:rsid w:val="00A26074"/>
    <w:rsid w:val="00A2665D"/>
    <w:rsid w:val="00A26BDC"/>
    <w:rsid w:val="00A26EB8"/>
    <w:rsid w:val="00A27073"/>
    <w:rsid w:val="00A270C7"/>
    <w:rsid w:val="00A275A6"/>
    <w:rsid w:val="00A2774F"/>
    <w:rsid w:val="00A27C83"/>
    <w:rsid w:val="00A303B4"/>
    <w:rsid w:val="00A30783"/>
    <w:rsid w:val="00A30939"/>
    <w:rsid w:val="00A30CB7"/>
    <w:rsid w:val="00A30D57"/>
    <w:rsid w:val="00A30F1D"/>
    <w:rsid w:val="00A3122E"/>
    <w:rsid w:val="00A3136E"/>
    <w:rsid w:val="00A31458"/>
    <w:rsid w:val="00A3150B"/>
    <w:rsid w:val="00A31526"/>
    <w:rsid w:val="00A3152E"/>
    <w:rsid w:val="00A317AD"/>
    <w:rsid w:val="00A31C35"/>
    <w:rsid w:val="00A31DB2"/>
    <w:rsid w:val="00A32004"/>
    <w:rsid w:val="00A32987"/>
    <w:rsid w:val="00A32E46"/>
    <w:rsid w:val="00A32F13"/>
    <w:rsid w:val="00A32FB1"/>
    <w:rsid w:val="00A33005"/>
    <w:rsid w:val="00A33010"/>
    <w:rsid w:val="00A33AE0"/>
    <w:rsid w:val="00A33EF0"/>
    <w:rsid w:val="00A34210"/>
    <w:rsid w:val="00A343A1"/>
    <w:rsid w:val="00A34B4B"/>
    <w:rsid w:val="00A3515B"/>
    <w:rsid w:val="00A3535A"/>
    <w:rsid w:val="00A357A2"/>
    <w:rsid w:val="00A35845"/>
    <w:rsid w:val="00A359F1"/>
    <w:rsid w:val="00A361D5"/>
    <w:rsid w:val="00A36334"/>
    <w:rsid w:val="00A366E8"/>
    <w:rsid w:val="00A367E2"/>
    <w:rsid w:val="00A36821"/>
    <w:rsid w:val="00A369DE"/>
    <w:rsid w:val="00A36C67"/>
    <w:rsid w:val="00A3711E"/>
    <w:rsid w:val="00A3764C"/>
    <w:rsid w:val="00A37C89"/>
    <w:rsid w:val="00A401D9"/>
    <w:rsid w:val="00A40290"/>
    <w:rsid w:val="00A4064C"/>
    <w:rsid w:val="00A40722"/>
    <w:rsid w:val="00A40885"/>
    <w:rsid w:val="00A40AF0"/>
    <w:rsid w:val="00A40C11"/>
    <w:rsid w:val="00A41088"/>
    <w:rsid w:val="00A41576"/>
    <w:rsid w:val="00A41819"/>
    <w:rsid w:val="00A41A77"/>
    <w:rsid w:val="00A41AB4"/>
    <w:rsid w:val="00A41F6F"/>
    <w:rsid w:val="00A41F89"/>
    <w:rsid w:val="00A4233D"/>
    <w:rsid w:val="00A42456"/>
    <w:rsid w:val="00A426DA"/>
    <w:rsid w:val="00A42753"/>
    <w:rsid w:val="00A4281F"/>
    <w:rsid w:val="00A42C81"/>
    <w:rsid w:val="00A42C82"/>
    <w:rsid w:val="00A42DEF"/>
    <w:rsid w:val="00A43259"/>
    <w:rsid w:val="00A43417"/>
    <w:rsid w:val="00A43515"/>
    <w:rsid w:val="00A43669"/>
    <w:rsid w:val="00A43844"/>
    <w:rsid w:val="00A43906"/>
    <w:rsid w:val="00A43A56"/>
    <w:rsid w:val="00A43DC0"/>
    <w:rsid w:val="00A43F91"/>
    <w:rsid w:val="00A4413D"/>
    <w:rsid w:val="00A44DAF"/>
    <w:rsid w:val="00A44E0A"/>
    <w:rsid w:val="00A44E82"/>
    <w:rsid w:val="00A44E83"/>
    <w:rsid w:val="00A44EA7"/>
    <w:rsid w:val="00A45049"/>
    <w:rsid w:val="00A45722"/>
    <w:rsid w:val="00A458A9"/>
    <w:rsid w:val="00A45A27"/>
    <w:rsid w:val="00A45B13"/>
    <w:rsid w:val="00A45F1F"/>
    <w:rsid w:val="00A46211"/>
    <w:rsid w:val="00A46495"/>
    <w:rsid w:val="00A464BF"/>
    <w:rsid w:val="00A4654D"/>
    <w:rsid w:val="00A46926"/>
    <w:rsid w:val="00A4699E"/>
    <w:rsid w:val="00A469FD"/>
    <w:rsid w:val="00A46A2E"/>
    <w:rsid w:val="00A46C23"/>
    <w:rsid w:val="00A470E2"/>
    <w:rsid w:val="00A473A0"/>
    <w:rsid w:val="00A476AC"/>
    <w:rsid w:val="00A47949"/>
    <w:rsid w:val="00A479CA"/>
    <w:rsid w:val="00A47A58"/>
    <w:rsid w:val="00A47AA5"/>
    <w:rsid w:val="00A500A8"/>
    <w:rsid w:val="00A503E1"/>
    <w:rsid w:val="00A50637"/>
    <w:rsid w:val="00A50750"/>
    <w:rsid w:val="00A509D5"/>
    <w:rsid w:val="00A50F63"/>
    <w:rsid w:val="00A51157"/>
    <w:rsid w:val="00A511D1"/>
    <w:rsid w:val="00A51276"/>
    <w:rsid w:val="00A51302"/>
    <w:rsid w:val="00A5134E"/>
    <w:rsid w:val="00A51588"/>
    <w:rsid w:val="00A5192B"/>
    <w:rsid w:val="00A526E0"/>
    <w:rsid w:val="00A5271C"/>
    <w:rsid w:val="00A52824"/>
    <w:rsid w:val="00A52BC6"/>
    <w:rsid w:val="00A53026"/>
    <w:rsid w:val="00A531D3"/>
    <w:rsid w:val="00A535D0"/>
    <w:rsid w:val="00A5389E"/>
    <w:rsid w:val="00A538A9"/>
    <w:rsid w:val="00A538EB"/>
    <w:rsid w:val="00A53D06"/>
    <w:rsid w:val="00A54100"/>
    <w:rsid w:val="00A54161"/>
    <w:rsid w:val="00A542F1"/>
    <w:rsid w:val="00A5447B"/>
    <w:rsid w:val="00A5463A"/>
    <w:rsid w:val="00A54ABF"/>
    <w:rsid w:val="00A54DAE"/>
    <w:rsid w:val="00A54FEB"/>
    <w:rsid w:val="00A550D3"/>
    <w:rsid w:val="00A552B0"/>
    <w:rsid w:val="00A55384"/>
    <w:rsid w:val="00A555C0"/>
    <w:rsid w:val="00A55777"/>
    <w:rsid w:val="00A55E65"/>
    <w:rsid w:val="00A561AE"/>
    <w:rsid w:val="00A56206"/>
    <w:rsid w:val="00A563EF"/>
    <w:rsid w:val="00A564E8"/>
    <w:rsid w:val="00A5683A"/>
    <w:rsid w:val="00A5692D"/>
    <w:rsid w:val="00A56A37"/>
    <w:rsid w:val="00A56AFD"/>
    <w:rsid w:val="00A56C49"/>
    <w:rsid w:val="00A56C6D"/>
    <w:rsid w:val="00A56CE5"/>
    <w:rsid w:val="00A56DB5"/>
    <w:rsid w:val="00A56F2A"/>
    <w:rsid w:val="00A570DE"/>
    <w:rsid w:val="00A57289"/>
    <w:rsid w:val="00A57330"/>
    <w:rsid w:val="00A57650"/>
    <w:rsid w:val="00A5796F"/>
    <w:rsid w:val="00A57A73"/>
    <w:rsid w:val="00A57CCA"/>
    <w:rsid w:val="00A57E06"/>
    <w:rsid w:val="00A60126"/>
    <w:rsid w:val="00A601EF"/>
    <w:rsid w:val="00A6027D"/>
    <w:rsid w:val="00A6047C"/>
    <w:rsid w:val="00A60811"/>
    <w:rsid w:val="00A60DDC"/>
    <w:rsid w:val="00A61209"/>
    <w:rsid w:val="00A6139C"/>
    <w:rsid w:val="00A6153C"/>
    <w:rsid w:val="00A61832"/>
    <w:rsid w:val="00A61A29"/>
    <w:rsid w:val="00A61B67"/>
    <w:rsid w:val="00A623DD"/>
    <w:rsid w:val="00A6272F"/>
    <w:rsid w:val="00A634A2"/>
    <w:rsid w:val="00A634A3"/>
    <w:rsid w:val="00A6377E"/>
    <w:rsid w:val="00A6378D"/>
    <w:rsid w:val="00A63896"/>
    <w:rsid w:val="00A63915"/>
    <w:rsid w:val="00A63E16"/>
    <w:rsid w:val="00A63FBE"/>
    <w:rsid w:val="00A63FED"/>
    <w:rsid w:val="00A643B9"/>
    <w:rsid w:val="00A644C3"/>
    <w:rsid w:val="00A6456B"/>
    <w:rsid w:val="00A645A4"/>
    <w:rsid w:val="00A646B5"/>
    <w:rsid w:val="00A64879"/>
    <w:rsid w:val="00A6523B"/>
    <w:rsid w:val="00A6537D"/>
    <w:rsid w:val="00A654EA"/>
    <w:rsid w:val="00A65FC7"/>
    <w:rsid w:val="00A66163"/>
    <w:rsid w:val="00A6642E"/>
    <w:rsid w:val="00A6647B"/>
    <w:rsid w:val="00A66807"/>
    <w:rsid w:val="00A66D85"/>
    <w:rsid w:val="00A66ED6"/>
    <w:rsid w:val="00A675E6"/>
    <w:rsid w:val="00A67969"/>
    <w:rsid w:val="00A679C8"/>
    <w:rsid w:val="00A67A5D"/>
    <w:rsid w:val="00A67A86"/>
    <w:rsid w:val="00A67FED"/>
    <w:rsid w:val="00A70216"/>
    <w:rsid w:val="00A70467"/>
    <w:rsid w:val="00A70724"/>
    <w:rsid w:val="00A70839"/>
    <w:rsid w:val="00A70AB5"/>
    <w:rsid w:val="00A70C16"/>
    <w:rsid w:val="00A70D3F"/>
    <w:rsid w:val="00A70E59"/>
    <w:rsid w:val="00A70F80"/>
    <w:rsid w:val="00A718B8"/>
    <w:rsid w:val="00A71BF1"/>
    <w:rsid w:val="00A71C60"/>
    <w:rsid w:val="00A71CEE"/>
    <w:rsid w:val="00A72014"/>
    <w:rsid w:val="00A72521"/>
    <w:rsid w:val="00A725FD"/>
    <w:rsid w:val="00A7269D"/>
    <w:rsid w:val="00A72914"/>
    <w:rsid w:val="00A729B9"/>
    <w:rsid w:val="00A72BF7"/>
    <w:rsid w:val="00A7366C"/>
    <w:rsid w:val="00A7378E"/>
    <w:rsid w:val="00A73F43"/>
    <w:rsid w:val="00A74135"/>
    <w:rsid w:val="00A746C3"/>
    <w:rsid w:val="00A747F0"/>
    <w:rsid w:val="00A749FD"/>
    <w:rsid w:val="00A74DF2"/>
    <w:rsid w:val="00A75201"/>
    <w:rsid w:val="00A752E3"/>
    <w:rsid w:val="00A753ED"/>
    <w:rsid w:val="00A7549B"/>
    <w:rsid w:val="00A75614"/>
    <w:rsid w:val="00A75B41"/>
    <w:rsid w:val="00A75B76"/>
    <w:rsid w:val="00A760F8"/>
    <w:rsid w:val="00A763A6"/>
    <w:rsid w:val="00A764B7"/>
    <w:rsid w:val="00A76939"/>
    <w:rsid w:val="00A76DD0"/>
    <w:rsid w:val="00A76F22"/>
    <w:rsid w:val="00A773FE"/>
    <w:rsid w:val="00A77B37"/>
    <w:rsid w:val="00A77D8D"/>
    <w:rsid w:val="00A77D9E"/>
    <w:rsid w:val="00A8025F"/>
    <w:rsid w:val="00A80316"/>
    <w:rsid w:val="00A8037B"/>
    <w:rsid w:val="00A8039E"/>
    <w:rsid w:val="00A80444"/>
    <w:rsid w:val="00A8052A"/>
    <w:rsid w:val="00A80559"/>
    <w:rsid w:val="00A807D7"/>
    <w:rsid w:val="00A809C2"/>
    <w:rsid w:val="00A80A35"/>
    <w:rsid w:val="00A81310"/>
    <w:rsid w:val="00A813F4"/>
    <w:rsid w:val="00A81441"/>
    <w:rsid w:val="00A81482"/>
    <w:rsid w:val="00A8167D"/>
    <w:rsid w:val="00A81959"/>
    <w:rsid w:val="00A81AEB"/>
    <w:rsid w:val="00A81B00"/>
    <w:rsid w:val="00A81C8B"/>
    <w:rsid w:val="00A81DA5"/>
    <w:rsid w:val="00A81DCE"/>
    <w:rsid w:val="00A82070"/>
    <w:rsid w:val="00A820B8"/>
    <w:rsid w:val="00A823F6"/>
    <w:rsid w:val="00A82427"/>
    <w:rsid w:val="00A82593"/>
    <w:rsid w:val="00A82681"/>
    <w:rsid w:val="00A829FE"/>
    <w:rsid w:val="00A82C69"/>
    <w:rsid w:val="00A82C85"/>
    <w:rsid w:val="00A82F44"/>
    <w:rsid w:val="00A830BE"/>
    <w:rsid w:val="00A83124"/>
    <w:rsid w:val="00A832FA"/>
    <w:rsid w:val="00A8335A"/>
    <w:rsid w:val="00A8343C"/>
    <w:rsid w:val="00A834AA"/>
    <w:rsid w:val="00A834E7"/>
    <w:rsid w:val="00A83596"/>
    <w:rsid w:val="00A83613"/>
    <w:rsid w:val="00A836DD"/>
    <w:rsid w:val="00A83A95"/>
    <w:rsid w:val="00A83AA1"/>
    <w:rsid w:val="00A83BDB"/>
    <w:rsid w:val="00A83C61"/>
    <w:rsid w:val="00A83F2D"/>
    <w:rsid w:val="00A84289"/>
    <w:rsid w:val="00A84589"/>
    <w:rsid w:val="00A85099"/>
    <w:rsid w:val="00A85228"/>
    <w:rsid w:val="00A8530B"/>
    <w:rsid w:val="00A85313"/>
    <w:rsid w:val="00A853EC"/>
    <w:rsid w:val="00A8561D"/>
    <w:rsid w:val="00A858F4"/>
    <w:rsid w:val="00A85C94"/>
    <w:rsid w:val="00A8600B"/>
    <w:rsid w:val="00A8624A"/>
    <w:rsid w:val="00A8629E"/>
    <w:rsid w:val="00A8652F"/>
    <w:rsid w:val="00A866E5"/>
    <w:rsid w:val="00A86731"/>
    <w:rsid w:val="00A86871"/>
    <w:rsid w:val="00A86A4D"/>
    <w:rsid w:val="00A86E9B"/>
    <w:rsid w:val="00A86EF3"/>
    <w:rsid w:val="00A87B44"/>
    <w:rsid w:val="00A90103"/>
    <w:rsid w:val="00A90263"/>
    <w:rsid w:val="00A90334"/>
    <w:rsid w:val="00A9035E"/>
    <w:rsid w:val="00A90451"/>
    <w:rsid w:val="00A904E6"/>
    <w:rsid w:val="00A90EE9"/>
    <w:rsid w:val="00A90EED"/>
    <w:rsid w:val="00A91080"/>
    <w:rsid w:val="00A9111E"/>
    <w:rsid w:val="00A911D9"/>
    <w:rsid w:val="00A91660"/>
    <w:rsid w:val="00A91835"/>
    <w:rsid w:val="00A91B58"/>
    <w:rsid w:val="00A91D8A"/>
    <w:rsid w:val="00A91E14"/>
    <w:rsid w:val="00A91E57"/>
    <w:rsid w:val="00A922B9"/>
    <w:rsid w:val="00A922EC"/>
    <w:rsid w:val="00A92410"/>
    <w:rsid w:val="00A92453"/>
    <w:rsid w:val="00A92467"/>
    <w:rsid w:val="00A9251E"/>
    <w:rsid w:val="00A9296E"/>
    <w:rsid w:val="00A92A1F"/>
    <w:rsid w:val="00A92B6E"/>
    <w:rsid w:val="00A92D2C"/>
    <w:rsid w:val="00A92EFB"/>
    <w:rsid w:val="00A93108"/>
    <w:rsid w:val="00A9341E"/>
    <w:rsid w:val="00A93C04"/>
    <w:rsid w:val="00A93CEB"/>
    <w:rsid w:val="00A9411B"/>
    <w:rsid w:val="00A942EB"/>
    <w:rsid w:val="00A94498"/>
    <w:rsid w:val="00A94614"/>
    <w:rsid w:val="00A9470D"/>
    <w:rsid w:val="00A94D8F"/>
    <w:rsid w:val="00A94D9D"/>
    <w:rsid w:val="00A94E88"/>
    <w:rsid w:val="00A94F0C"/>
    <w:rsid w:val="00A94FFC"/>
    <w:rsid w:val="00A95294"/>
    <w:rsid w:val="00A95348"/>
    <w:rsid w:val="00A95441"/>
    <w:rsid w:val="00A95593"/>
    <w:rsid w:val="00A95689"/>
    <w:rsid w:val="00A956E4"/>
    <w:rsid w:val="00A95DD7"/>
    <w:rsid w:val="00A95E7E"/>
    <w:rsid w:val="00A95EBB"/>
    <w:rsid w:val="00A96041"/>
    <w:rsid w:val="00A96120"/>
    <w:rsid w:val="00A96160"/>
    <w:rsid w:val="00A96E2F"/>
    <w:rsid w:val="00A97060"/>
    <w:rsid w:val="00A97190"/>
    <w:rsid w:val="00A971EA"/>
    <w:rsid w:val="00A97860"/>
    <w:rsid w:val="00A97A13"/>
    <w:rsid w:val="00A97A1A"/>
    <w:rsid w:val="00A97B6C"/>
    <w:rsid w:val="00A97B9A"/>
    <w:rsid w:val="00A97D64"/>
    <w:rsid w:val="00A97DE9"/>
    <w:rsid w:val="00A97E39"/>
    <w:rsid w:val="00AA043A"/>
    <w:rsid w:val="00AA04F1"/>
    <w:rsid w:val="00AA06AA"/>
    <w:rsid w:val="00AA06D6"/>
    <w:rsid w:val="00AA070E"/>
    <w:rsid w:val="00AA081B"/>
    <w:rsid w:val="00AA0E57"/>
    <w:rsid w:val="00AA1027"/>
    <w:rsid w:val="00AA10D8"/>
    <w:rsid w:val="00AA135C"/>
    <w:rsid w:val="00AA16BD"/>
    <w:rsid w:val="00AA1971"/>
    <w:rsid w:val="00AA1C14"/>
    <w:rsid w:val="00AA1C81"/>
    <w:rsid w:val="00AA1D3C"/>
    <w:rsid w:val="00AA1D83"/>
    <w:rsid w:val="00AA1F8B"/>
    <w:rsid w:val="00AA222B"/>
    <w:rsid w:val="00AA2630"/>
    <w:rsid w:val="00AA2999"/>
    <w:rsid w:val="00AA2B8E"/>
    <w:rsid w:val="00AA30D2"/>
    <w:rsid w:val="00AA30F4"/>
    <w:rsid w:val="00AA344D"/>
    <w:rsid w:val="00AA38E8"/>
    <w:rsid w:val="00AA39BE"/>
    <w:rsid w:val="00AA3AC9"/>
    <w:rsid w:val="00AA3B20"/>
    <w:rsid w:val="00AA3BD9"/>
    <w:rsid w:val="00AA3BDB"/>
    <w:rsid w:val="00AA3D5A"/>
    <w:rsid w:val="00AA4156"/>
    <w:rsid w:val="00AA41F0"/>
    <w:rsid w:val="00AA4370"/>
    <w:rsid w:val="00AA44F9"/>
    <w:rsid w:val="00AA45C5"/>
    <w:rsid w:val="00AA467F"/>
    <w:rsid w:val="00AA47E1"/>
    <w:rsid w:val="00AA47E5"/>
    <w:rsid w:val="00AA4848"/>
    <w:rsid w:val="00AA48FF"/>
    <w:rsid w:val="00AA4D86"/>
    <w:rsid w:val="00AA5378"/>
    <w:rsid w:val="00AA539D"/>
    <w:rsid w:val="00AA5847"/>
    <w:rsid w:val="00AA595F"/>
    <w:rsid w:val="00AA5B84"/>
    <w:rsid w:val="00AA5F76"/>
    <w:rsid w:val="00AA6095"/>
    <w:rsid w:val="00AA60C2"/>
    <w:rsid w:val="00AA6224"/>
    <w:rsid w:val="00AA6266"/>
    <w:rsid w:val="00AA628F"/>
    <w:rsid w:val="00AA6636"/>
    <w:rsid w:val="00AA6675"/>
    <w:rsid w:val="00AA68F6"/>
    <w:rsid w:val="00AA6A55"/>
    <w:rsid w:val="00AA6B96"/>
    <w:rsid w:val="00AA6C0F"/>
    <w:rsid w:val="00AA6C69"/>
    <w:rsid w:val="00AA6DB2"/>
    <w:rsid w:val="00AA7047"/>
    <w:rsid w:val="00AA70EF"/>
    <w:rsid w:val="00AA71C2"/>
    <w:rsid w:val="00AA7469"/>
    <w:rsid w:val="00AA74BE"/>
    <w:rsid w:val="00AA7521"/>
    <w:rsid w:val="00AA7590"/>
    <w:rsid w:val="00AA784F"/>
    <w:rsid w:val="00AA7BE4"/>
    <w:rsid w:val="00AB02BE"/>
    <w:rsid w:val="00AB0429"/>
    <w:rsid w:val="00AB06D9"/>
    <w:rsid w:val="00AB0761"/>
    <w:rsid w:val="00AB0BDE"/>
    <w:rsid w:val="00AB1607"/>
    <w:rsid w:val="00AB1705"/>
    <w:rsid w:val="00AB1AB1"/>
    <w:rsid w:val="00AB1AE1"/>
    <w:rsid w:val="00AB1DD0"/>
    <w:rsid w:val="00AB2176"/>
    <w:rsid w:val="00AB218E"/>
    <w:rsid w:val="00AB23DA"/>
    <w:rsid w:val="00AB2693"/>
    <w:rsid w:val="00AB277A"/>
    <w:rsid w:val="00AB2865"/>
    <w:rsid w:val="00AB28F7"/>
    <w:rsid w:val="00AB2931"/>
    <w:rsid w:val="00AB2A92"/>
    <w:rsid w:val="00AB2D73"/>
    <w:rsid w:val="00AB3362"/>
    <w:rsid w:val="00AB3682"/>
    <w:rsid w:val="00AB37C9"/>
    <w:rsid w:val="00AB3B12"/>
    <w:rsid w:val="00AB3C9E"/>
    <w:rsid w:val="00AB3CBD"/>
    <w:rsid w:val="00AB3D3E"/>
    <w:rsid w:val="00AB429B"/>
    <w:rsid w:val="00AB4562"/>
    <w:rsid w:val="00AB45FB"/>
    <w:rsid w:val="00AB469A"/>
    <w:rsid w:val="00AB47C5"/>
    <w:rsid w:val="00AB4C71"/>
    <w:rsid w:val="00AB4F60"/>
    <w:rsid w:val="00AB506E"/>
    <w:rsid w:val="00AB5287"/>
    <w:rsid w:val="00AB534D"/>
    <w:rsid w:val="00AB55B5"/>
    <w:rsid w:val="00AB5822"/>
    <w:rsid w:val="00AB5901"/>
    <w:rsid w:val="00AB5C06"/>
    <w:rsid w:val="00AB6037"/>
    <w:rsid w:val="00AB6497"/>
    <w:rsid w:val="00AB660D"/>
    <w:rsid w:val="00AB6969"/>
    <w:rsid w:val="00AB6B60"/>
    <w:rsid w:val="00AB6C7C"/>
    <w:rsid w:val="00AB6D85"/>
    <w:rsid w:val="00AB6E44"/>
    <w:rsid w:val="00AB6EA1"/>
    <w:rsid w:val="00AB6F68"/>
    <w:rsid w:val="00AB701D"/>
    <w:rsid w:val="00AB70F4"/>
    <w:rsid w:val="00AB7918"/>
    <w:rsid w:val="00AB7BA4"/>
    <w:rsid w:val="00AB7BE9"/>
    <w:rsid w:val="00AB7C58"/>
    <w:rsid w:val="00AB7D82"/>
    <w:rsid w:val="00AB7F0D"/>
    <w:rsid w:val="00AC0000"/>
    <w:rsid w:val="00AC02A9"/>
    <w:rsid w:val="00AC0519"/>
    <w:rsid w:val="00AC05DA"/>
    <w:rsid w:val="00AC0649"/>
    <w:rsid w:val="00AC06BD"/>
    <w:rsid w:val="00AC08D5"/>
    <w:rsid w:val="00AC0D16"/>
    <w:rsid w:val="00AC0D21"/>
    <w:rsid w:val="00AC0E2C"/>
    <w:rsid w:val="00AC100B"/>
    <w:rsid w:val="00AC1857"/>
    <w:rsid w:val="00AC18D7"/>
    <w:rsid w:val="00AC1D60"/>
    <w:rsid w:val="00AC1DAA"/>
    <w:rsid w:val="00AC1DC3"/>
    <w:rsid w:val="00AC1E18"/>
    <w:rsid w:val="00AC2205"/>
    <w:rsid w:val="00AC2419"/>
    <w:rsid w:val="00AC24F1"/>
    <w:rsid w:val="00AC2737"/>
    <w:rsid w:val="00AC2862"/>
    <w:rsid w:val="00AC29DB"/>
    <w:rsid w:val="00AC2AA0"/>
    <w:rsid w:val="00AC2E1C"/>
    <w:rsid w:val="00AC2EDC"/>
    <w:rsid w:val="00AC35AE"/>
    <w:rsid w:val="00AC363A"/>
    <w:rsid w:val="00AC3EC8"/>
    <w:rsid w:val="00AC426D"/>
    <w:rsid w:val="00AC44A5"/>
    <w:rsid w:val="00AC4609"/>
    <w:rsid w:val="00AC47B9"/>
    <w:rsid w:val="00AC4E69"/>
    <w:rsid w:val="00AC5273"/>
    <w:rsid w:val="00AC5336"/>
    <w:rsid w:val="00AC5737"/>
    <w:rsid w:val="00AC5CD3"/>
    <w:rsid w:val="00AC65AB"/>
    <w:rsid w:val="00AC66B5"/>
    <w:rsid w:val="00AC67F6"/>
    <w:rsid w:val="00AC69A0"/>
    <w:rsid w:val="00AC6B68"/>
    <w:rsid w:val="00AC7015"/>
    <w:rsid w:val="00AC7153"/>
    <w:rsid w:val="00AC71DE"/>
    <w:rsid w:val="00AC7603"/>
    <w:rsid w:val="00AC76EE"/>
    <w:rsid w:val="00AC7B1E"/>
    <w:rsid w:val="00AC7DAE"/>
    <w:rsid w:val="00AC7DBF"/>
    <w:rsid w:val="00AC7F83"/>
    <w:rsid w:val="00AD0240"/>
    <w:rsid w:val="00AD036F"/>
    <w:rsid w:val="00AD0402"/>
    <w:rsid w:val="00AD0518"/>
    <w:rsid w:val="00AD0752"/>
    <w:rsid w:val="00AD0959"/>
    <w:rsid w:val="00AD096B"/>
    <w:rsid w:val="00AD0B20"/>
    <w:rsid w:val="00AD0FFE"/>
    <w:rsid w:val="00AD11B6"/>
    <w:rsid w:val="00AD12DC"/>
    <w:rsid w:val="00AD13D9"/>
    <w:rsid w:val="00AD147E"/>
    <w:rsid w:val="00AD165C"/>
    <w:rsid w:val="00AD1676"/>
    <w:rsid w:val="00AD16B9"/>
    <w:rsid w:val="00AD1AF7"/>
    <w:rsid w:val="00AD1B66"/>
    <w:rsid w:val="00AD1FF5"/>
    <w:rsid w:val="00AD2141"/>
    <w:rsid w:val="00AD221B"/>
    <w:rsid w:val="00AD2263"/>
    <w:rsid w:val="00AD2303"/>
    <w:rsid w:val="00AD2420"/>
    <w:rsid w:val="00AD24F3"/>
    <w:rsid w:val="00AD28B4"/>
    <w:rsid w:val="00AD2A6D"/>
    <w:rsid w:val="00AD2C57"/>
    <w:rsid w:val="00AD2EC8"/>
    <w:rsid w:val="00AD3045"/>
    <w:rsid w:val="00AD312B"/>
    <w:rsid w:val="00AD32AB"/>
    <w:rsid w:val="00AD342B"/>
    <w:rsid w:val="00AD361C"/>
    <w:rsid w:val="00AD3D02"/>
    <w:rsid w:val="00AD3E30"/>
    <w:rsid w:val="00AD43BF"/>
    <w:rsid w:val="00AD4520"/>
    <w:rsid w:val="00AD475E"/>
    <w:rsid w:val="00AD48D5"/>
    <w:rsid w:val="00AD4BAE"/>
    <w:rsid w:val="00AD4E5B"/>
    <w:rsid w:val="00AD4F6D"/>
    <w:rsid w:val="00AD4FC6"/>
    <w:rsid w:val="00AD50B5"/>
    <w:rsid w:val="00AD50C7"/>
    <w:rsid w:val="00AD5299"/>
    <w:rsid w:val="00AD5367"/>
    <w:rsid w:val="00AD5417"/>
    <w:rsid w:val="00AD5A62"/>
    <w:rsid w:val="00AD5B1B"/>
    <w:rsid w:val="00AD5E68"/>
    <w:rsid w:val="00AD60DD"/>
    <w:rsid w:val="00AD690C"/>
    <w:rsid w:val="00AD6950"/>
    <w:rsid w:val="00AD6B4C"/>
    <w:rsid w:val="00AD6E81"/>
    <w:rsid w:val="00AD6FFC"/>
    <w:rsid w:val="00AD71FF"/>
    <w:rsid w:val="00AD727B"/>
    <w:rsid w:val="00AD77AF"/>
    <w:rsid w:val="00AD783B"/>
    <w:rsid w:val="00AD7B08"/>
    <w:rsid w:val="00AD7BB5"/>
    <w:rsid w:val="00AE06E0"/>
    <w:rsid w:val="00AE089B"/>
    <w:rsid w:val="00AE09D0"/>
    <w:rsid w:val="00AE0BC8"/>
    <w:rsid w:val="00AE0C8C"/>
    <w:rsid w:val="00AE0CB0"/>
    <w:rsid w:val="00AE0CF4"/>
    <w:rsid w:val="00AE1090"/>
    <w:rsid w:val="00AE13DE"/>
    <w:rsid w:val="00AE16CE"/>
    <w:rsid w:val="00AE1B20"/>
    <w:rsid w:val="00AE1C2B"/>
    <w:rsid w:val="00AE1F0A"/>
    <w:rsid w:val="00AE2091"/>
    <w:rsid w:val="00AE28FC"/>
    <w:rsid w:val="00AE2A8A"/>
    <w:rsid w:val="00AE2B82"/>
    <w:rsid w:val="00AE2E7F"/>
    <w:rsid w:val="00AE316A"/>
    <w:rsid w:val="00AE32C7"/>
    <w:rsid w:val="00AE3685"/>
    <w:rsid w:val="00AE37CF"/>
    <w:rsid w:val="00AE3812"/>
    <w:rsid w:val="00AE39BB"/>
    <w:rsid w:val="00AE3A30"/>
    <w:rsid w:val="00AE3A51"/>
    <w:rsid w:val="00AE3DAC"/>
    <w:rsid w:val="00AE3EBC"/>
    <w:rsid w:val="00AE3F92"/>
    <w:rsid w:val="00AE4008"/>
    <w:rsid w:val="00AE4028"/>
    <w:rsid w:val="00AE4703"/>
    <w:rsid w:val="00AE4C32"/>
    <w:rsid w:val="00AE4EB6"/>
    <w:rsid w:val="00AE53BF"/>
    <w:rsid w:val="00AE5504"/>
    <w:rsid w:val="00AE55AC"/>
    <w:rsid w:val="00AE56FA"/>
    <w:rsid w:val="00AE5ABA"/>
    <w:rsid w:val="00AE5AEE"/>
    <w:rsid w:val="00AE5D78"/>
    <w:rsid w:val="00AE6494"/>
    <w:rsid w:val="00AE65A3"/>
    <w:rsid w:val="00AE661F"/>
    <w:rsid w:val="00AE6925"/>
    <w:rsid w:val="00AE697C"/>
    <w:rsid w:val="00AE6A52"/>
    <w:rsid w:val="00AE6C0A"/>
    <w:rsid w:val="00AE6EEA"/>
    <w:rsid w:val="00AE6F52"/>
    <w:rsid w:val="00AE73D5"/>
    <w:rsid w:val="00AE74A8"/>
    <w:rsid w:val="00AE77D4"/>
    <w:rsid w:val="00AE7B44"/>
    <w:rsid w:val="00AE7D9E"/>
    <w:rsid w:val="00AE7F74"/>
    <w:rsid w:val="00AF0171"/>
    <w:rsid w:val="00AF0561"/>
    <w:rsid w:val="00AF0866"/>
    <w:rsid w:val="00AF0B74"/>
    <w:rsid w:val="00AF0DE6"/>
    <w:rsid w:val="00AF113E"/>
    <w:rsid w:val="00AF123F"/>
    <w:rsid w:val="00AF149D"/>
    <w:rsid w:val="00AF184B"/>
    <w:rsid w:val="00AF18BC"/>
    <w:rsid w:val="00AF1904"/>
    <w:rsid w:val="00AF1B29"/>
    <w:rsid w:val="00AF1E6A"/>
    <w:rsid w:val="00AF1F6B"/>
    <w:rsid w:val="00AF1FFC"/>
    <w:rsid w:val="00AF217C"/>
    <w:rsid w:val="00AF2669"/>
    <w:rsid w:val="00AF26D6"/>
    <w:rsid w:val="00AF2836"/>
    <w:rsid w:val="00AF2B88"/>
    <w:rsid w:val="00AF2BBD"/>
    <w:rsid w:val="00AF2DC7"/>
    <w:rsid w:val="00AF3368"/>
    <w:rsid w:val="00AF3404"/>
    <w:rsid w:val="00AF353D"/>
    <w:rsid w:val="00AF3816"/>
    <w:rsid w:val="00AF3892"/>
    <w:rsid w:val="00AF395A"/>
    <w:rsid w:val="00AF3A0A"/>
    <w:rsid w:val="00AF3E36"/>
    <w:rsid w:val="00AF3EB0"/>
    <w:rsid w:val="00AF435E"/>
    <w:rsid w:val="00AF477A"/>
    <w:rsid w:val="00AF4A07"/>
    <w:rsid w:val="00AF4AD6"/>
    <w:rsid w:val="00AF4DD6"/>
    <w:rsid w:val="00AF4F31"/>
    <w:rsid w:val="00AF516C"/>
    <w:rsid w:val="00AF545B"/>
    <w:rsid w:val="00AF5595"/>
    <w:rsid w:val="00AF59D7"/>
    <w:rsid w:val="00AF5B0D"/>
    <w:rsid w:val="00AF5CA3"/>
    <w:rsid w:val="00AF5CD7"/>
    <w:rsid w:val="00AF5DD7"/>
    <w:rsid w:val="00AF65A0"/>
    <w:rsid w:val="00AF6612"/>
    <w:rsid w:val="00AF6658"/>
    <w:rsid w:val="00AF6682"/>
    <w:rsid w:val="00AF670B"/>
    <w:rsid w:val="00AF68AE"/>
    <w:rsid w:val="00AF6D90"/>
    <w:rsid w:val="00AF6E7A"/>
    <w:rsid w:val="00AF6EDE"/>
    <w:rsid w:val="00AF7319"/>
    <w:rsid w:val="00AF7548"/>
    <w:rsid w:val="00AF7699"/>
    <w:rsid w:val="00AF76A4"/>
    <w:rsid w:val="00AF7AA7"/>
    <w:rsid w:val="00AF7AD7"/>
    <w:rsid w:val="00AF7DC6"/>
    <w:rsid w:val="00AF7DDA"/>
    <w:rsid w:val="00B00017"/>
    <w:rsid w:val="00B00B7E"/>
    <w:rsid w:val="00B00BA7"/>
    <w:rsid w:val="00B00FA8"/>
    <w:rsid w:val="00B01171"/>
    <w:rsid w:val="00B0124C"/>
    <w:rsid w:val="00B0139F"/>
    <w:rsid w:val="00B013EB"/>
    <w:rsid w:val="00B0150C"/>
    <w:rsid w:val="00B015C2"/>
    <w:rsid w:val="00B01608"/>
    <w:rsid w:val="00B01812"/>
    <w:rsid w:val="00B01BBB"/>
    <w:rsid w:val="00B0242B"/>
    <w:rsid w:val="00B025C8"/>
    <w:rsid w:val="00B02B44"/>
    <w:rsid w:val="00B02CFB"/>
    <w:rsid w:val="00B02DC1"/>
    <w:rsid w:val="00B02EDC"/>
    <w:rsid w:val="00B02F85"/>
    <w:rsid w:val="00B02F9C"/>
    <w:rsid w:val="00B02FF3"/>
    <w:rsid w:val="00B032B6"/>
    <w:rsid w:val="00B0336B"/>
    <w:rsid w:val="00B040C4"/>
    <w:rsid w:val="00B04AE1"/>
    <w:rsid w:val="00B04B02"/>
    <w:rsid w:val="00B04B47"/>
    <w:rsid w:val="00B04BA5"/>
    <w:rsid w:val="00B04C48"/>
    <w:rsid w:val="00B04D62"/>
    <w:rsid w:val="00B04E16"/>
    <w:rsid w:val="00B0511A"/>
    <w:rsid w:val="00B05828"/>
    <w:rsid w:val="00B0593A"/>
    <w:rsid w:val="00B05AD8"/>
    <w:rsid w:val="00B05D1D"/>
    <w:rsid w:val="00B05E4F"/>
    <w:rsid w:val="00B060B8"/>
    <w:rsid w:val="00B065AD"/>
    <w:rsid w:val="00B06865"/>
    <w:rsid w:val="00B06EAF"/>
    <w:rsid w:val="00B06F0D"/>
    <w:rsid w:val="00B06FC8"/>
    <w:rsid w:val="00B072B4"/>
    <w:rsid w:val="00B07435"/>
    <w:rsid w:val="00B074E7"/>
    <w:rsid w:val="00B07542"/>
    <w:rsid w:val="00B0763F"/>
    <w:rsid w:val="00B077A5"/>
    <w:rsid w:val="00B07856"/>
    <w:rsid w:val="00B07A8D"/>
    <w:rsid w:val="00B07ADC"/>
    <w:rsid w:val="00B07D1D"/>
    <w:rsid w:val="00B07D78"/>
    <w:rsid w:val="00B07E92"/>
    <w:rsid w:val="00B10079"/>
    <w:rsid w:val="00B10170"/>
    <w:rsid w:val="00B101BA"/>
    <w:rsid w:val="00B10B24"/>
    <w:rsid w:val="00B10DCF"/>
    <w:rsid w:val="00B10F4A"/>
    <w:rsid w:val="00B10FBF"/>
    <w:rsid w:val="00B110E1"/>
    <w:rsid w:val="00B111F8"/>
    <w:rsid w:val="00B115F7"/>
    <w:rsid w:val="00B11771"/>
    <w:rsid w:val="00B11831"/>
    <w:rsid w:val="00B1191F"/>
    <w:rsid w:val="00B11C83"/>
    <w:rsid w:val="00B11EBF"/>
    <w:rsid w:val="00B11F90"/>
    <w:rsid w:val="00B12306"/>
    <w:rsid w:val="00B12B27"/>
    <w:rsid w:val="00B12BD4"/>
    <w:rsid w:val="00B13089"/>
    <w:rsid w:val="00B13388"/>
    <w:rsid w:val="00B13772"/>
    <w:rsid w:val="00B13A83"/>
    <w:rsid w:val="00B13F0A"/>
    <w:rsid w:val="00B141EA"/>
    <w:rsid w:val="00B14511"/>
    <w:rsid w:val="00B14657"/>
    <w:rsid w:val="00B146A0"/>
    <w:rsid w:val="00B14800"/>
    <w:rsid w:val="00B149EF"/>
    <w:rsid w:val="00B14B51"/>
    <w:rsid w:val="00B15042"/>
    <w:rsid w:val="00B151BA"/>
    <w:rsid w:val="00B151D3"/>
    <w:rsid w:val="00B158A6"/>
    <w:rsid w:val="00B15A23"/>
    <w:rsid w:val="00B15B8B"/>
    <w:rsid w:val="00B15DB4"/>
    <w:rsid w:val="00B161E1"/>
    <w:rsid w:val="00B16308"/>
    <w:rsid w:val="00B16660"/>
    <w:rsid w:val="00B16A8C"/>
    <w:rsid w:val="00B16A9D"/>
    <w:rsid w:val="00B16AC8"/>
    <w:rsid w:val="00B16C60"/>
    <w:rsid w:val="00B16DC3"/>
    <w:rsid w:val="00B16EE0"/>
    <w:rsid w:val="00B1719C"/>
    <w:rsid w:val="00B171F1"/>
    <w:rsid w:val="00B1724A"/>
    <w:rsid w:val="00B17281"/>
    <w:rsid w:val="00B1734A"/>
    <w:rsid w:val="00B174F1"/>
    <w:rsid w:val="00B17729"/>
    <w:rsid w:val="00B17787"/>
    <w:rsid w:val="00B17AED"/>
    <w:rsid w:val="00B17CF0"/>
    <w:rsid w:val="00B17DE5"/>
    <w:rsid w:val="00B20006"/>
    <w:rsid w:val="00B20174"/>
    <w:rsid w:val="00B20248"/>
    <w:rsid w:val="00B20328"/>
    <w:rsid w:val="00B2047E"/>
    <w:rsid w:val="00B20BA1"/>
    <w:rsid w:val="00B20FD9"/>
    <w:rsid w:val="00B210F8"/>
    <w:rsid w:val="00B21467"/>
    <w:rsid w:val="00B21967"/>
    <w:rsid w:val="00B21B87"/>
    <w:rsid w:val="00B21DBE"/>
    <w:rsid w:val="00B21E64"/>
    <w:rsid w:val="00B21EFF"/>
    <w:rsid w:val="00B21FDC"/>
    <w:rsid w:val="00B22066"/>
    <w:rsid w:val="00B2215F"/>
    <w:rsid w:val="00B221E8"/>
    <w:rsid w:val="00B222A0"/>
    <w:rsid w:val="00B22647"/>
    <w:rsid w:val="00B229A7"/>
    <w:rsid w:val="00B22D8C"/>
    <w:rsid w:val="00B22DE3"/>
    <w:rsid w:val="00B22EB9"/>
    <w:rsid w:val="00B2359C"/>
    <w:rsid w:val="00B239AB"/>
    <w:rsid w:val="00B23ADA"/>
    <w:rsid w:val="00B23B58"/>
    <w:rsid w:val="00B23CAC"/>
    <w:rsid w:val="00B23DE8"/>
    <w:rsid w:val="00B23EA6"/>
    <w:rsid w:val="00B23F47"/>
    <w:rsid w:val="00B2412F"/>
    <w:rsid w:val="00B2468D"/>
    <w:rsid w:val="00B24783"/>
    <w:rsid w:val="00B247B9"/>
    <w:rsid w:val="00B2488F"/>
    <w:rsid w:val="00B24912"/>
    <w:rsid w:val="00B249B6"/>
    <w:rsid w:val="00B24B71"/>
    <w:rsid w:val="00B251D1"/>
    <w:rsid w:val="00B25392"/>
    <w:rsid w:val="00B25661"/>
    <w:rsid w:val="00B2571B"/>
    <w:rsid w:val="00B25773"/>
    <w:rsid w:val="00B2579A"/>
    <w:rsid w:val="00B257B5"/>
    <w:rsid w:val="00B25910"/>
    <w:rsid w:val="00B25C03"/>
    <w:rsid w:val="00B261A7"/>
    <w:rsid w:val="00B262A1"/>
    <w:rsid w:val="00B26438"/>
    <w:rsid w:val="00B2676B"/>
    <w:rsid w:val="00B26924"/>
    <w:rsid w:val="00B26A2A"/>
    <w:rsid w:val="00B26D94"/>
    <w:rsid w:val="00B26E1C"/>
    <w:rsid w:val="00B27480"/>
    <w:rsid w:val="00B274D6"/>
    <w:rsid w:val="00B275AA"/>
    <w:rsid w:val="00B276F2"/>
    <w:rsid w:val="00B27F46"/>
    <w:rsid w:val="00B30207"/>
    <w:rsid w:val="00B30615"/>
    <w:rsid w:val="00B3076B"/>
    <w:rsid w:val="00B3087D"/>
    <w:rsid w:val="00B30A8F"/>
    <w:rsid w:val="00B30B92"/>
    <w:rsid w:val="00B31A1E"/>
    <w:rsid w:val="00B31DC9"/>
    <w:rsid w:val="00B321AA"/>
    <w:rsid w:val="00B32268"/>
    <w:rsid w:val="00B32439"/>
    <w:rsid w:val="00B3264B"/>
    <w:rsid w:val="00B32753"/>
    <w:rsid w:val="00B32BD1"/>
    <w:rsid w:val="00B32DDF"/>
    <w:rsid w:val="00B3300F"/>
    <w:rsid w:val="00B330E9"/>
    <w:rsid w:val="00B33A00"/>
    <w:rsid w:val="00B33B47"/>
    <w:rsid w:val="00B33C04"/>
    <w:rsid w:val="00B33D32"/>
    <w:rsid w:val="00B33D37"/>
    <w:rsid w:val="00B33F26"/>
    <w:rsid w:val="00B33FD9"/>
    <w:rsid w:val="00B34035"/>
    <w:rsid w:val="00B34106"/>
    <w:rsid w:val="00B34162"/>
    <w:rsid w:val="00B34357"/>
    <w:rsid w:val="00B346BC"/>
    <w:rsid w:val="00B34947"/>
    <w:rsid w:val="00B34A9F"/>
    <w:rsid w:val="00B34D8B"/>
    <w:rsid w:val="00B3502D"/>
    <w:rsid w:val="00B3558F"/>
    <w:rsid w:val="00B355F5"/>
    <w:rsid w:val="00B3575B"/>
    <w:rsid w:val="00B358AB"/>
    <w:rsid w:val="00B35BB9"/>
    <w:rsid w:val="00B35DFD"/>
    <w:rsid w:val="00B35E2E"/>
    <w:rsid w:val="00B360E6"/>
    <w:rsid w:val="00B3617D"/>
    <w:rsid w:val="00B361E7"/>
    <w:rsid w:val="00B36252"/>
    <w:rsid w:val="00B363F2"/>
    <w:rsid w:val="00B3660A"/>
    <w:rsid w:val="00B3680E"/>
    <w:rsid w:val="00B368EC"/>
    <w:rsid w:val="00B36AFD"/>
    <w:rsid w:val="00B36B28"/>
    <w:rsid w:val="00B36BF2"/>
    <w:rsid w:val="00B373EA"/>
    <w:rsid w:val="00B37490"/>
    <w:rsid w:val="00B378D5"/>
    <w:rsid w:val="00B37AA3"/>
    <w:rsid w:val="00B37C49"/>
    <w:rsid w:val="00B37DB5"/>
    <w:rsid w:val="00B4000E"/>
    <w:rsid w:val="00B40585"/>
    <w:rsid w:val="00B406FA"/>
    <w:rsid w:val="00B408AA"/>
    <w:rsid w:val="00B40BF7"/>
    <w:rsid w:val="00B40D2E"/>
    <w:rsid w:val="00B410B7"/>
    <w:rsid w:val="00B41251"/>
    <w:rsid w:val="00B41435"/>
    <w:rsid w:val="00B415F4"/>
    <w:rsid w:val="00B4197C"/>
    <w:rsid w:val="00B41A67"/>
    <w:rsid w:val="00B41BB5"/>
    <w:rsid w:val="00B41BDE"/>
    <w:rsid w:val="00B41E65"/>
    <w:rsid w:val="00B41FFB"/>
    <w:rsid w:val="00B4260D"/>
    <w:rsid w:val="00B4274D"/>
    <w:rsid w:val="00B42786"/>
    <w:rsid w:val="00B4289F"/>
    <w:rsid w:val="00B4328D"/>
    <w:rsid w:val="00B435D7"/>
    <w:rsid w:val="00B435E8"/>
    <w:rsid w:val="00B43AD6"/>
    <w:rsid w:val="00B43AE8"/>
    <w:rsid w:val="00B43E19"/>
    <w:rsid w:val="00B43E8F"/>
    <w:rsid w:val="00B43EE0"/>
    <w:rsid w:val="00B440A5"/>
    <w:rsid w:val="00B440D3"/>
    <w:rsid w:val="00B44258"/>
    <w:rsid w:val="00B442FD"/>
    <w:rsid w:val="00B44ABA"/>
    <w:rsid w:val="00B458DD"/>
    <w:rsid w:val="00B4597B"/>
    <w:rsid w:val="00B45A27"/>
    <w:rsid w:val="00B45DB8"/>
    <w:rsid w:val="00B460D7"/>
    <w:rsid w:val="00B46399"/>
    <w:rsid w:val="00B46D02"/>
    <w:rsid w:val="00B46FF8"/>
    <w:rsid w:val="00B47193"/>
    <w:rsid w:val="00B47648"/>
    <w:rsid w:val="00B47834"/>
    <w:rsid w:val="00B47B0F"/>
    <w:rsid w:val="00B47E2D"/>
    <w:rsid w:val="00B5007F"/>
    <w:rsid w:val="00B503AC"/>
    <w:rsid w:val="00B50481"/>
    <w:rsid w:val="00B50800"/>
    <w:rsid w:val="00B508A4"/>
    <w:rsid w:val="00B50936"/>
    <w:rsid w:val="00B50D53"/>
    <w:rsid w:val="00B51140"/>
    <w:rsid w:val="00B513B8"/>
    <w:rsid w:val="00B51417"/>
    <w:rsid w:val="00B5178F"/>
    <w:rsid w:val="00B51BB4"/>
    <w:rsid w:val="00B51C8F"/>
    <w:rsid w:val="00B51D8A"/>
    <w:rsid w:val="00B52323"/>
    <w:rsid w:val="00B525A0"/>
    <w:rsid w:val="00B52729"/>
    <w:rsid w:val="00B52994"/>
    <w:rsid w:val="00B52A44"/>
    <w:rsid w:val="00B52AE4"/>
    <w:rsid w:val="00B52CCC"/>
    <w:rsid w:val="00B53051"/>
    <w:rsid w:val="00B53159"/>
    <w:rsid w:val="00B53345"/>
    <w:rsid w:val="00B5337C"/>
    <w:rsid w:val="00B5372B"/>
    <w:rsid w:val="00B53760"/>
    <w:rsid w:val="00B538E2"/>
    <w:rsid w:val="00B539AB"/>
    <w:rsid w:val="00B539DD"/>
    <w:rsid w:val="00B53AB2"/>
    <w:rsid w:val="00B53AFC"/>
    <w:rsid w:val="00B53D4B"/>
    <w:rsid w:val="00B53EFB"/>
    <w:rsid w:val="00B54691"/>
    <w:rsid w:val="00B54738"/>
    <w:rsid w:val="00B54869"/>
    <w:rsid w:val="00B54A7A"/>
    <w:rsid w:val="00B54A9F"/>
    <w:rsid w:val="00B54E69"/>
    <w:rsid w:val="00B54F43"/>
    <w:rsid w:val="00B55281"/>
    <w:rsid w:val="00B5552C"/>
    <w:rsid w:val="00B55BFA"/>
    <w:rsid w:val="00B55D24"/>
    <w:rsid w:val="00B56145"/>
    <w:rsid w:val="00B56914"/>
    <w:rsid w:val="00B56CC6"/>
    <w:rsid w:val="00B56D05"/>
    <w:rsid w:val="00B56DF7"/>
    <w:rsid w:val="00B56E22"/>
    <w:rsid w:val="00B57061"/>
    <w:rsid w:val="00B572B4"/>
    <w:rsid w:val="00B57447"/>
    <w:rsid w:val="00B575B5"/>
    <w:rsid w:val="00B57BB2"/>
    <w:rsid w:val="00B57EBC"/>
    <w:rsid w:val="00B57F91"/>
    <w:rsid w:val="00B6049B"/>
    <w:rsid w:val="00B609F8"/>
    <w:rsid w:val="00B60C1D"/>
    <w:rsid w:val="00B60D5E"/>
    <w:rsid w:val="00B60D86"/>
    <w:rsid w:val="00B60EA6"/>
    <w:rsid w:val="00B60F22"/>
    <w:rsid w:val="00B61C4D"/>
    <w:rsid w:val="00B61FE9"/>
    <w:rsid w:val="00B62081"/>
    <w:rsid w:val="00B62651"/>
    <w:rsid w:val="00B6287B"/>
    <w:rsid w:val="00B62964"/>
    <w:rsid w:val="00B62AD5"/>
    <w:rsid w:val="00B62E8A"/>
    <w:rsid w:val="00B633DA"/>
    <w:rsid w:val="00B636A1"/>
    <w:rsid w:val="00B63790"/>
    <w:rsid w:val="00B63BA3"/>
    <w:rsid w:val="00B63D5D"/>
    <w:rsid w:val="00B63F3C"/>
    <w:rsid w:val="00B63F8D"/>
    <w:rsid w:val="00B6410D"/>
    <w:rsid w:val="00B641EE"/>
    <w:rsid w:val="00B642CF"/>
    <w:rsid w:val="00B64309"/>
    <w:rsid w:val="00B64533"/>
    <w:rsid w:val="00B648FD"/>
    <w:rsid w:val="00B64D01"/>
    <w:rsid w:val="00B6546D"/>
    <w:rsid w:val="00B6555A"/>
    <w:rsid w:val="00B65732"/>
    <w:rsid w:val="00B65745"/>
    <w:rsid w:val="00B6589B"/>
    <w:rsid w:val="00B65A32"/>
    <w:rsid w:val="00B65A45"/>
    <w:rsid w:val="00B65E2E"/>
    <w:rsid w:val="00B66165"/>
    <w:rsid w:val="00B663DB"/>
    <w:rsid w:val="00B664FD"/>
    <w:rsid w:val="00B66538"/>
    <w:rsid w:val="00B6678A"/>
    <w:rsid w:val="00B66B9D"/>
    <w:rsid w:val="00B67197"/>
    <w:rsid w:val="00B67637"/>
    <w:rsid w:val="00B678E2"/>
    <w:rsid w:val="00B67901"/>
    <w:rsid w:val="00B67AAF"/>
    <w:rsid w:val="00B67CF9"/>
    <w:rsid w:val="00B67DBE"/>
    <w:rsid w:val="00B7009E"/>
    <w:rsid w:val="00B70349"/>
    <w:rsid w:val="00B70395"/>
    <w:rsid w:val="00B70707"/>
    <w:rsid w:val="00B7094C"/>
    <w:rsid w:val="00B710D0"/>
    <w:rsid w:val="00B71238"/>
    <w:rsid w:val="00B7145E"/>
    <w:rsid w:val="00B717AF"/>
    <w:rsid w:val="00B71927"/>
    <w:rsid w:val="00B71A4F"/>
    <w:rsid w:val="00B71B5C"/>
    <w:rsid w:val="00B71EDC"/>
    <w:rsid w:val="00B71F8A"/>
    <w:rsid w:val="00B721CB"/>
    <w:rsid w:val="00B7257D"/>
    <w:rsid w:val="00B72AB3"/>
    <w:rsid w:val="00B72B05"/>
    <w:rsid w:val="00B72C18"/>
    <w:rsid w:val="00B72CCC"/>
    <w:rsid w:val="00B72E1B"/>
    <w:rsid w:val="00B72F61"/>
    <w:rsid w:val="00B73082"/>
    <w:rsid w:val="00B731F7"/>
    <w:rsid w:val="00B73339"/>
    <w:rsid w:val="00B73395"/>
    <w:rsid w:val="00B733D3"/>
    <w:rsid w:val="00B73457"/>
    <w:rsid w:val="00B735A2"/>
    <w:rsid w:val="00B73619"/>
    <w:rsid w:val="00B736AF"/>
    <w:rsid w:val="00B73C4C"/>
    <w:rsid w:val="00B73E97"/>
    <w:rsid w:val="00B73EE6"/>
    <w:rsid w:val="00B74365"/>
    <w:rsid w:val="00B74444"/>
    <w:rsid w:val="00B74E8E"/>
    <w:rsid w:val="00B75014"/>
    <w:rsid w:val="00B75816"/>
    <w:rsid w:val="00B75902"/>
    <w:rsid w:val="00B75A2E"/>
    <w:rsid w:val="00B75B10"/>
    <w:rsid w:val="00B75B3A"/>
    <w:rsid w:val="00B75C5A"/>
    <w:rsid w:val="00B75D09"/>
    <w:rsid w:val="00B75D88"/>
    <w:rsid w:val="00B7619F"/>
    <w:rsid w:val="00B7632C"/>
    <w:rsid w:val="00B76454"/>
    <w:rsid w:val="00B76604"/>
    <w:rsid w:val="00B76694"/>
    <w:rsid w:val="00B76D9A"/>
    <w:rsid w:val="00B77401"/>
    <w:rsid w:val="00B775D7"/>
    <w:rsid w:val="00B776B2"/>
    <w:rsid w:val="00B776FA"/>
    <w:rsid w:val="00B77D28"/>
    <w:rsid w:val="00B77D47"/>
    <w:rsid w:val="00B80108"/>
    <w:rsid w:val="00B80138"/>
    <w:rsid w:val="00B8097F"/>
    <w:rsid w:val="00B809ED"/>
    <w:rsid w:val="00B80CF0"/>
    <w:rsid w:val="00B80DF6"/>
    <w:rsid w:val="00B81065"/>
    <w:rsid w:val="00B81880"/>
    <w:rsid w:val="00B81893"/>
    <w:rsid w:val="00B81A7B"/>
    <w:rsid w:val="00B81B68"/>
    <w:rsid w:val="00B81C84"/>
    <w:rsid w:val="00B81D82"/>
    <w:rsid w:val="00B81F80"/>
    <w:rsid w:val="00B81FCC"/>
    <w:rsid w:val="00B82166"/>
    <w:rsid w:val="00B827F8"/>
    <w:rsid w:val="00B828D5"/>
    <w:rsid w:val="00B82A52"/>
    <w:rsid w:val="00B82BB7"/>
    <w:rsid w:val="00B82D6E"/>
    <w:rsid w:val="00B82D7B"/>
    <w:rsid w:val="00B82E45"/>
    <w:rsid w:val="00B83120"/>
    <w:rsid w:val="00B831B0"/>
    <w:rsid w:val="00B838C1"/>
    <w:rsid w:val="00B83B72"/>
    <w:rsid w:val="00B83FA0"/>
    <w:rsid w:val="00B841F6"/>
    <w:rsid w:val="00B84554"/>
    <w:rsid w:val="00B846A7"/>
    <w:rsid w:val="00B846C4"/>
    <w:rsid w:val="00B84A99"/>
    <w:rsid w:val="00B84AB3"/>
    <w:rsid w:val="00B84AEF"/>
    <w:rsid w:val="00B84CB4"/>
    <w:rsid w:val="00B84CCA"/>
    <w:rsid w:val="00B84D34"/>
    <w:rsid w:val="00B84F0E"/>
    <w:rsid w:val="00B85232"/>
    <w:rsid w:val="00B858A3"/>
    <w:rsid w:val="00B85958"/>
    <w:rsid w:val="00B85AD5"/>
    <w:rsid w:val="00B85B7C"/>
    <w:rsid w:val="00B85D54"/>
    <w:rsid w:val="00B85E74"/>
    <w:rsid w:val="00B85F80"/>
    <w:rsid w:val="00B862DD"/>
    <w:rsid w:val="00B863DC"/>
    <w:rsid w:val="00B864A6"/>
    <w:rsid w:val="00B8663F"/>
    <w:rsid w:val="00B86889"/>
    <w:rsid w:val="00B86B67"/>
    <w:rsid w:val="00B86B79"/>
    <w:rsid w:val="00B86F05"/>
    <w:rsid w:val="00B87041"/>
    <w:rsid w:val="00B8778D"/>
    <w:rsid w:val="00B878DA"/>
    <w:rsid w:val="00B87B63"/>
    <w:rsid w:val="00B87BC7"/>
    <w:rsid w:val="00B87DAD"/>
    <w:rsid w:val="00B87E9E"/>
    <w:rsid w:val="00B90041"/>
    <w:rsid w:val="00B90343"/>
    <w:rsid w:val="00B9050D"/>
    <w:rsid w:val="00B9057E"/>
    <w:rsid w:val="00B90C45"/>
    <w:rsid w:val="00B90D27"/>
    <w:rsid w:val="00B910C0"/>
    <w:rsid w:val="00B9128B"/>
    <w:rsid w:val="00B9133D"/>
    <w:rsid w:val="00B91541"/>
    <w:rsid w:val="00B9201A"/>
    <w:rsid w:val="00B9216F"/>
    <w:rsid w:val="00B92567"/>
    <w:rsid w:val="00B9269D"/>
    <w:rsid w:val="00B926D6"/>
    <w:rsid w:val="00B9278B"/>
    <w:rsid w:val="00B92854"/>
    <w:rsid w:val="00B929DE"/>
    <w:rsid w:val="00B92F29"/>
    <w:rsid w:val="00B9329D"/>
    <w:rsid w:val="00B93313"/>
    <w:rsid w:val="00B93674"/>
    <w:rsid w:val="00B937E0"/>
    <w:rsid w:val="00B938AB"/>
    <w:rsid w:val="00B939CB"/>
    <w:rsid w:val="00B93B82"/>
    <w:rsid w:val="00B940B5"/>
    <w:rsid w:val="00B946D7"/>
    <w:rsid w:val="00B94A4D"/>
    <w:rsid w:val="00B94F3F"/>
    <w:rsid w:val="00B955B6"/>
    <w:rsid w:val="00B956B4"/>
    <w:rsid w:val="00B956DC"/>
    <w:rsid w:val="00B95710"/>
    <w:rsid w:val="00B95729"/>
    <w:rsid w:val="00B95832"/>
    <w:rsid w:val="00B95D0C"/>
    <w:rsid w:val="00B95E0D"/>
    <w:rsid w:val="00B962DA"/>
    <w:rsid w:val="00B963B7"/>
    <w:rsid w:val="00B965F4"/>
    <w:rsid w:val="00B96760"/>
    <w:rsid w:val="00B96E98"/>
    <w:rsid w:val="00B96F7A"/>
    <w:rsid w:val="00B97BC4"/>
    <w:rsid w:val="00B97BC7"/>
    <w:rsid w:val="00BA0118"/>
    <w:rsid w:val="00BA040C"/>
    <w:rsid w:val="00BA046A"/>
    <w:rsid w:val="00BA1187"/>
    <w:rsid w:val="00BA118E"/>
    <w:rsid w:val="00BA11FE"/>
    <w:rsid w:val="00BA163F"/>
    <w:rsid w:val="00BA17CE"/>
    <w:rsid w:val="00BA1A8A"/>
    <w:rsid w:val="00BA2098"/>
    <w:rsid w:val="00BA2225"/>
    <w:rsid w:val="00BA223A"/>
    <w:rsid w:val="00BA2757"/>
    <w:rsid w:val="00BA289E"/>
    <w:rsid w:val="00BA294B"/>
    <w:rsid w:val="00BA2EDA"/>
    <w:rsid w:val="00BA2FA3"/>
    <w:rsid w:val="00BA3534"/>
    <w:rsid w:val="00BA36D9"/>
    <w:rsid w:val="00BA3748"/>
    <w:rsid w:val="00BA3C5E"/>
    <w:rsid w:val="00BA3E64"/>
    <w:rsid w:val="00BA3FC2"/>
    <w:rsid w:val="00BA41F3"/>
    <w:rsid w:val="00BA43FA"/>
    <w:rsid w:val="00BA470D"/>
    <w:rsid w:val="00BA49D7"/>
    <w:rsid w:val="00BA4A74"/>
    <w:rsid w:val="00BA4DD5"/>
    <w:rsid w:val="00BA502B"/>
    <w:rsid w:val="00BA504E"/>
    <w:rsid w:val="00BA54F9"/>
    <w:rsid w:val="00BA5624"/>
    <w:rsid w:val="00BA56BF"/>
    <w:rsid w:val="00BA57FE"/>
    <w:rsid w:val="00BA595F"/>
    <w:rsid w:val="00BA59A4"/>
    <w:rsid w:val="00BA5B1E"/>
    <w:rsid w:val="00BA6019"/>
    <w:rsid w:val="00BA6C4E"/>
    <w:rsid w:val="00BA6F48"/>
    <w:rsid w:val="00BA714D"/>
    <w:rsid w:val="00BA728F"/>
    <w:rsid w:val="00BA75AC"/>
    <w:rsid w:val="00BA79C3"/>
    <w:rsid w:val="00BA7A2D"/>
    <w:rsid w:val="00BA7CD6"/>
    <w:rsid w:val="00BB0298"/>
    <w:rsid w:val="00BB0488"/>
    <w:rsid w:val="00BB07EE"/>
    <w:rsid w:val="00BB086F"/>
    <w:rsid w:val="00BB0A18"/>
    <w:rsid w:val="00BB0FF6"/>
    <w:rsid w:val="00BB171B"/>
    <w:rsid w:val="00BB17EB"/>
    <w:rsid w:val="00BB1DE9"/>
    <w:rsid w:val="00BB1EB1"/>
    <w:rsid w:val="00BB2076"/>
    <w:rsid w:val="00BB219B"/>
    <w:rsid w:val="00BB221A"/>
    <w:rsid w:val="00BB228A"/>
    <w:rsid w:val="00BB22BE"/>
    <w:rsid w:val="00BB2817"/>
    <w:rsid w:val="00BB2A10"/>
    <w:rsid w:val="00BB2E28"/>
    <w:rsid w:val="00BB2F96"/>
    <w:rsid w:val="00BB3237"/>
    <w:rsid w:val="00BB350A"/>
    <w:rsid w:val="00BB3579"/>
    <w:rsid w:val="00BB3638"/>
    <w:rsid w:val="00BB3755"/>
    <w:rsid w:val="00BB376A"/>
    <w:rsid w:val="00BB37C8"/>
    <w:rsid w:val="00BB396D"/>
    <w:rsid w:val="00BB3D81"/>
    <w:rsid w:val="00BB3E87"/>
    <w:rsid w:val="00BB4366"/>
    <w:rsid w:val="00BB4509"/>
    <w:rsid w:val="00BB47C6"/>
    <w:rsid w:val="00BB491B"/>
    <w:rsid w:val="00BB4B99"/>
    <w:rsid w:val="00BB4C88"/>
    <w:rsid w:val="00BB4F50"/>
    <w:rsid w:val="00BB5111"/>
    <w:rsid w:val="00BB512E"/>
    <w:rsid w:val="00BB5200"/>
    <w:rsid w:val="00BB521D"/>
    <w:rsid w:val="00BB5340"/>
    <w:rsid w:val="00BB58C8"/>
    <w:rsid w:val="00BB5B99"/>
    <w:rsid w:val="00BB5E24"/>
    <w:rsid w:val="00BB6178"/>
    <w:rsid w:val="00BB624C"/>
    <w:rsid w:val="00BB6999"/>
    <w:rsid w:val="00BB6C8F"/>
    <w:rsid w:val="00BB71C2"/>
    <w:rsid w:val="00BB7419"/>
    <w:rsid w:val="00BB7DD2"/>
    <w:rsid w:val="00BB7E5D"/>
    <w:rsid w:val="00BB7EB6"/>
    <w:rsid w:val="00BC0191"/>
    <w:rsid w:val="00BC06F8"/>
    <w:rsid w:val="00BC0842"/>
    <w:rsid w:val="00BC0AD9"/>
    <w:rsid w:val="00BC0BE7"/>
    <w:rsid w:val="00BC109E"/>
    <w:rsid w:val="00BC13BA"/>
    <w:rsid w:val="00BC15B5"/>
    <w:rsid w:val="00BC15B7"/>
    <w:rsid w:val="00BC166B"/>
    <w:rsid w:val="00BC1B34"/>
    <w:rsid w:val="00BC1D2E"/>
    <w:rsid w:val="00BC1E82"/>
    <w:rsid w:val="00BC2135"/>
    <w:rsid w:val="00BC2173"/>
    <w:rsid w:val="00BC2430"/>
    <w:rsid w:val="00BC2438"/>
    <w:rsid w:val="00BC245E"/>
    <w:rsid w:val="00BC27DA"/>
    <w:rsid w:val="00BC3378"/>
    <w:rsid w:val="00BC3459"/>
    <w:rsid w:val="00BC34AF"/>
    <w:rsid w:val="00BC3700"/>
    <w:rsid w:val="00BC3765"/>
    <w:rsid w:val="00BC3873"/>
    <w:rsid w:val="00BC38DC"/>
    <w:rsid w:val="00BC3A53"/>
    <w:rsid w:val="00BC3A8F"/>
    <w:rsid w:val="00BC3AEA"/>
    <w:rsid w:val="00BC3AF7"/>
    <w:rsid w:val="00BC3C7A"/>
    <w:rsid w:val="00BC3C7B"/>
    <w:rsid w:val="00BC4049"/>
    <w:rsid w:val="00BC4348"/>
    <w:rsid w:val="00BC440E"/>
    <w:rsid w:val="00BC4422"/>
    <w:rsid w:val="00BC469A"/>
    <w:rsid w:val="00BC4BE2"/>
    <w:rsid w:val="00BC4C0E"/>
    <w:rsid w:val="00BC4D6D"/>
    <w:rsid w:val="00BC54AE"/>
    <w:rsid w:val="00BC5678"/>
    <w:rsid w:val="00BC571D"/>
    <w:rsid w:val="00BC5A00"/>
    <w:rsid w:val="00BC5B7A"/>
    <w:rsid w:val="00BC5C69"/>
    <w:rsid w:val="00BC5CD0"/>
    <w:rsid w:val="00BC5D75"/>
    <w:rsid w:val="00BC5DFF"/>
    <w:rsid w:val="00BC5F65"/>
    <w:rsid w:val="00BC608F"/>
    <w:rsid w:val="00BC6A0A"/>
    <w:rsid w:val="00BC6B02"/>
    <w:rsid w:val="00BC6B9C"/>
    <w:rsid w:val="00BC6D4E"/>
    <w:rsid w:val="00BC71B0"/>
    <w:rsid w:val="00BC734A"/>
    <w:rsid w:val="00BC7375"/>
    <w:rsid w:val="00BC7AD7"/>
    <w:rsid w:val="00BC7B1B"/>
    <w:rsid w:val="00BC7B4E"/>
    <w:rsid w:val="00BC7BB3"/>
    <w:rsid w:val="00BC7D6A"/>
    <w:rsid w:val="00BD0075"/>
    <w:rsid w:val="00BD0292"/>
    <w:rsid w:val="00BD03D7"/>
    <w:rsid w:val="00BD09DD"/>
    <w:rsid w:val="00BD0A8B"/>
    <w:rsid w:val="00BD0B11"/>
    <w:rsid w:val="00BD0B53"/>
    <w:rsid w:val="00BD0B81"/>
    <w:rsid w:val="00BD18AC"/>
    <w:rsid w:val="00BD2295"/>
    <w:rsid w:val="00BD2402"/>
    <w:rsid w:val="00BD247A"/>
    <w:rsid w:val="00BD24C7"/>
    <w:rsid w:val="00BD256D"/>
    <w:rsid w:val="00BD2C55"/>
    <w:rsid w:val="00BD2D52"/>
    <w:rsid w:val="00BD3279"/>
    <w:rsid w:val="00BD32DF"/>
    <w:rsid w:val="00BD34B8"/>
    <w:rsid w:val="00BD3544"/>
    <w:rsid w:val="00BD3890"/>
    <w:rsid w:val="00BD400F"/>
    <w:rsid w:val="00BD411D"/>
    <w:rsid w:val="00BD4489"/>
    <w:rsid w:val="00BD45BC"/>
    <w:rsid w:val="00BD47FB"/>
    <w:rsid w:val="00BD485A"/>
    <w:rsid w:val="00BD4ACB"/>
    <w:rsid w:val="00BD4C25"/>
    <w:rsid w:val="00BD4D28"/>
    <w:rsid w:val="00BD4DC1"/>
    <w:rsid w:val="00BD4DEC"/>
    <w:rsid w:val="00BD5353"/>
    <w:rsid w:val="00BD5590"/>
    <w:rsid w:val="00BD590C"/>
    <w:rsid w:val="00BD5983"/>
    <w:rsid w:val="00BD5CE0"/>
    <w:rsid w:val="00BD5F16"/>
    <w:rsid w:val="00BD5F55"/>
    <w:rsid w:val="00BD5FD3"/>
    <w:rsid w:val="00BD6315"/>
    <w:rsid w:val="00BD64CB"/>
    <w:rsid w:val="00BD6583"/>
    <w:rsid w:val="00BD6BE3"/>
    <w:rsid w:val="00BD6C85"/>
    <w:rsid w:val="00BD7204"/>
    <w:rsid w:val="00BD737C"/>
    <w:rsid w:val="00BD746E"/>
    <w:rsid w:val="00BD7660"/>
    <w:rsid w:val="00BD776D"/>
    <w:rsid w:val="00BD785D"/>
    <w:rsid w:val="00BD78DF"/>
    <w:rsid w:val="00BD790C"/>
    <w:rsid w:val="00BD7A3B"/>
    <w:rsid w:val="00BD7F69"/>
    <w:rsid w:val="00BD7FE7"/>
    <w:rsid w:val="00BE0389"/>
    <w:rsid w:val="00BE0406"/>
    <w:rsid w:val="00BE04A3"/>
    <w:rsid w:val="00BE06B6"/>
    <w:rsid w:val="00BE0DAA"/>
    <w:rsid w:val="00BE1722"/>
    <w:rsid w:val="00BE1822"/>
    <w:rsid w:val="00BE19D7"/>
    <w:rsid w:val="00BE1C41"/>
    <w:rsid w:val="00BE1F51"/>
    <w:rsid w:val="00BE20EF"/>
    <w:rsid w:val="00BE226F"/>
    <w:rsid w:val="00BE228B"/>
    <w:rsid w:val="00BE2329"/>
    <w:rsid w:val="00BE2726"/>
    <w:rsid w:val="00BE273C"/>
    <w:rsid w:val="00BE27F9"/>
    <w:rsid w:val="00BE2972"/>
    <w:rsid w:val="00BE2D80"/>
    <w:rsid w:val="00BE2EA8"/>
    <w:rsid w:val="00BE2EAB"/>
    <w:rsid w:val="00BE2F25"/>
    <w:rsid w:val="00BE30A4"/>
    <w:rsid w:val="00BE31E5"/>
    <w:rsid w:val="00BE34CD"/>
    <w:rsid w:val="00BE3578"/>
    <w:rsid w:val="00BE3906"/>
    <w:rsid w:val="00BE3E4F"/>
    <w:rsid w:val="00BE427D"/>
    <w:rsid w:val="00BE428B"/>
    <w:rsid w:val="00BE44C7"/>
    <w:rsid w:val="00BE4681"/>
    <w:rsid w:val="00BE49C8"/>
    <w:rsid w:val="00BE4E91"/>
    <w:rsid w:val="00BE4FA9"/>
    <w:rsid w:val="00BE5159"/>
    <w:rsid w:val="00BE523D"/>
    <w:rsid w:val="00BE55B0"/>
    <w:rsid w:val="00BE55BF"/>
    <w:rsid w:val="00BE5625"/>
    <w:rsid w:val="00BE5C69"/>
    <w:rsid w:val="00BE5DC6"/>
    <w:rsid w:val="00BE5E49"/>
    <w:rsid w:val="00BE608F"/>
    <w:rsid w:val="00BE633D"/>
    <w:rsid w:val="00BE64A7"/>
    <w:rsid w:val="00BE6728"/>
    <w:rsid w:val="00BE6789"/>
    <w:rsid w:val="00BE67E6"/>
    <w:rsid w:val="00BE6D75"/>
    <w:rsid w:val="00BE70A7"/>
    <w:rsid w:val="00BE74B3"/>
    <w:rsid w:val="00BE7763"/>
    <w:rsid w:val="00BE7C11"/>
    <w:rsid w:val="00BF0118"/>
    <w:rsid w:val="00BF01B9"/>
    <w:rsid w:val="00BF0272"/>
    <w:rsid w:val="00BF0EDD"/>
    <w:rsid w:val="00BF0F84"/>
    <w:rsid w:val="00BF1568"/>
    <w:rsid w:val="00BF15D3"/>
    <w:rsid w:val="00BF162D"/>
    <w:rsid w:val="00BF19B8"/>
    <w:rsid w:val="00BF1B3B"/>
    <w:rsid w:val="00BF1B77"/>
    <w:rsid w:val="00BF1CBA"/>
    <w:rsid w:val="00BF1DBD"/>
    <w:rsid w:val="00BF1FD5"/>
    <w:rsid w:val="00BF1FF2"/>
    <w:rsid w:val="00BF202E"/>
    <w:rsid w:val="00BF2148"/>
    <w:rsid w:val="00BF22B6"/>
    <w:rsid w:val="00BF22D8"/>
    <w:rsid w:val="00BF279A"/>
    <w:rsid w:val="00BF285B"/>
    <w:rsid w:val="00BF2A49"/>
    <w:rsid w:val="00BF2A81"/>
    <w:rsid w:val="00BF2C3F"/>
    <w:rsid w:val="00BF2E58"/>
    <w:rsid w:val="00BF2F68"/>
    <w:rsid w:val="00BF2FC3"/>
    <w:rsid w:val="00BF3071"/>
    <w:rsid w:val="00BF31D4"/>
    <w:rsid w:val="00BF35BB"/>
    <w:rsid w:val="00BF3A8B"/>
    <w:rsid w:val="00BF3C2E"/>
    <w:rsid w:val="00BF4090"/>
    <w:rsid w:val="00BF41BC"/>
    <w:rsid w:val="00BF4588"/>
    <w:rsid w:val="00BF45DC"/>
    <w:rsid w:val="00BF46A1"/>
    <w:rsid w:val="00BF4A55"/>
    <w:rsid w:val="00BF4AD0"/>
    <w:rsid w:val="00BF4C28"/>
    <w:rsid w:val="00BF4EE0"/>
    <w:rsid w:val="00BF521F"/>
    <w:rsid w:val="00BF53FF"/>
    <w:rsid w:val="00BF565E"/>
    <w:rsid w:val="00BF5A81"/>
    <w:rsid w:val="00BF5B99"/>
    <w:rsid w:val="00BF5EB0"/>
    <w:rsid w:val="00BF5F78"/>
    <w:rsid w:val="00BF6136"/>
    <w:rsid w:val="00BF61AF"/>
    <w:rsid w:val="00BF6408"/>
    <w:rsid w:val="00BF642F"/>
    <w:rsid w:val="00BF65EC"/>
    <w:rsid w:val="00BF68B8"/>
    <w:rsid w:val="00BF6960"/>
    <w:rsid w:val="00BF6A0C"/>
    <w:rsid w:val="00BF6C5B"/>
    <w:rsid w:val="00BF6DE0"/>
    <w:rsid w:val="00BF7348"/>
    <w:rsid w:val="00BF7572"/>
    <w:rsid w:val="00BF7970"/>
    <w:rsid w:val="00BF7AE9"/>
    <w:rsid w:val="00BF7AEC"/>
    <w:rsid w:val="00BF7C7A"/>
    <w:rsid w:val="00BF7E8D"/>
    <w:rsid w:val="00BF7F2A"/>
    <w:rsid w:val="00C00030"/>
    <w:rsid w:val="00C000F9"/>
    <w:rsid w:val="00C00291"/>
    <w:rsid w:val="00C00378"/>
    <w:rsid w:val="00C00432"/>
    <w:rsid w:val="00C004A9"/>
    <w:rsid w:val="00C005BA"/>
    <w:rsid w:val="00C0076E"/>
    <w:rsid w:val="00C011E9"/>
    <w:rsid w:val="00C01DBA"/>
    <w:rsid w:val="00C01E0C"/>
    <w:rsid w:val="00C01FD7"/>
    <w:rsid w:val="00C02222"/>
    <w:rsid w:val="00C026E9"/>
    <w:rsid w:val="00C02B9F"/>
    <w:rsid w:val="00C02BA7"/>
    <w:rsid w:val="00C02BBD"/>
    <w:rsid w:val="00C02CBB"/>
    <w:rsid w:val="00C02E86"/>
    <w:rsid w:val="00C0300C"/>
    <w:rsid w:val="00C03106"/>
    <w:rsid w:val="00C0311C"/>
    <w:rsid w:val="00C035DD"/>
    <w:rsid w:val="00C03776"/>
    <w:rsid w:val="00C039EF"/>
    <w:rsid w:val="00C0444A"/>
    <w:rsid w:val="00C04666"/>
    <w:rsid w:val="00C047BB"/>
    <w:rsid w:val="00C048C2"/>
    <w:rsid w:val="00C049F3"/>
    <w:rsid w:val="00C04AA0"/>
    <w:rsid w:val="00C04B7D"/>
    <w:rsid w:val="00C04BBD"/>
    <w:rsid w:val="00C04CCA"/>
    <w:rsid w:val="00C04E2E"/>
    <w:rsid w:val="00C04F59"/>
    <w:rsid w:val="00C04FC6"/>
    <w:rsid w:val="00C05361"/>
    <w:rsid w:val="00C053B4"/>
    <w:rsid w:val="00C05462"/>
    <w:rsid w:val="00C05538"/>
    <w:rsid w:val="00C055E7"/>
    <w:rsid w:val="00C0565A"/>
    <w:rsid w:val="00C05996"/>
    <w:rsid w:val="00C06035"/>
    <w:rsid w:val="00C0621E"/>
    <w:rsid w:val="00C06E62"/>
    <w:rsid w:val="00C06FF0"/>
    <w:rsid w:val="00C07063"/>
    <w:rsid w:val="00C071E9"/>
    <w:rsid w:val="00C07433"/>
    <w:rsid w:val="00C07472"/>
    <w:rsid w:val="00C07517"/>
    <w:rsid w:val="00C07626"/>
    <w:rsid w:val="00C07BE2"/>
    <w:rsid w:val="00C07CA5"/>
    <w:rsid w:val="00C07CA9"/>
    <w:rsid w:val="00C07D36"/>
    <w:rsid w:val="00C07EE9"/>
    <w:rsid w:val="00C07F3C"/>
    <w:rsid w:val="00C10218"/>
    <w:rsid w:val="00C1071A"/>
    <w:rsid w:val="00C109ED"/>
    <w:rsid w:val="00C10C0D"/>
    <w:rsid w:val="00C11070"/>
    <w:rsid w:val="00C11108"/>
    <w:rsid w:val="00C1185C"/>
    <w:rsid w:val="00C11954"/>
    <w:rsid w:val="00C11BBF"/>
    <w:rsid w:val="00C11BD9"/>
    <w:rsid w:val="00C11BED"/>
    <w:rsid w:val="00C11D1D"/>
    <w:rsid w:val="00C12975"/>
    <w:rsid w:val="00C12A58"/>
    <w:rsid w:val="00C12AAA"/>
    <w:rsid w:val="00C12B5D"/>
    <w:rsid w:val="00C12CE6"/>
    <w:rsid w:val="00C12D11"/>
    <w:rsid w:val="00C12E50"/>
    <w:rsid w:val="00C13108"/>
    <w:rsid w:val="00C131FC"/>
    <w:rsid w:val="00C13224"/>
    <w:rsid w:val="00C1328B"/>
    <w:rsid w:val="00C134B7"/>
    <w:rsid w:val="00C13585"/>
    <w:rsid w:val="00C137D8"/>
    <w:rsid w:val="00C1390E"/>
    <w:rsid w:val="00C13A47"/>
    <w:rsid w:val="00C13B42"/>
    <w:rsid w:val="00C13BAD"/>
    <w:rsid w:val="00C13C81"/>
    <w:rsid w:val="00C13E08"/>
    <w:rsid w:val="00C14388"/>
    <w:rsid w:val="00C144B7"/>
    <w:rsid w:val="00C14797"/>
    <w:rsid w:val="00C1491D"/>
    <w:rsid w:val="00C14A4C"/>
    <w:rsid w:val="00C14C99"/>
    <w:rsid w:val="00C14D83"/>
    <w:rsid w:val="00C14DBD"/>
    <w:rsid w:val="00C150EF"/>
    <w:rsid w:val="00C155D4"/>
    <w:rsid w:val="00C15635"/>
    <w:rsid w:val="00C15878"/>
    <w:rsid w:val="00C15931"/>
    <w:rsid w:val="00C15CED"/>
    <w:rsid w:val="00C15E2A"/>
    <w:rsid w:val="00C15E2B"/>
    <w:rsid w:val="00C16012"/>
    <w:rsid w:val="00C1606F"/>
    <w:rsid w:val="00C16181"/>
    <w:rsid w:val="00C16688"/>
    <w:rsid w:val="00C168BB"/>
    <w:rsid w:val="00C16908"/>
    <w:rsid w:val="00C169CA"/>
    <w:rsid w:val="00C16A7F"/>
    <w:rsid w:val="00C16E11"/>
    <w:rsid w:val="00C173B7"/>
    <w:rsid w:val="00C1741D"/>
    <w:rsid w:val="00C1744E"/>
    <w:rsid w:val="00C1788F"/>
    <w:rsid w:val="00C17DC2"/>
    <w:rsid w:val="00C203AA"/>
    <w:rsid w:val="00C2139C"/>
    <w:rsid w:val="00C21DB4"/>
    <w:rsid w:val="00C21F42"/>
    <w:rsid w:val="00C221BD"/>
    <w:rsid w:val="00C22758"/>
    <w:rsid w:val="00C22CAA"/>
    <w:rsid w:val="00C22D9D"/>
    <w:rsid w:val="00C23375"/>
    <w:rsid w:val="00C2387C"/>
    <w:rsid w:val="00C23B13"/>
    <w:rsid w:val="00C23B28"/>
    <w:rsid w:val="00C23B8C"/>
    <w:rsid w:val="00C24243"/>
    <w:rsid w:val="00C24258"/>
    <w:rsid w:val="00C24A81"/>
    <w:rsid w:val="00C24BFC"/>
    <w:rsid w:val="00C24C6F"/>
    <w:rsid w:val="00C24EEE"/>
    <w:rsid w:val="00C2524D"/>
    <w:rsid w:val="00C253AE"/>
    <w:rsid w:val="00C253E0"/>
    <w:rsid w:val="00C254F4"/>
    <w:rsid w:val="00C25514"/>
    <w:rsid w:val="00C255A1"/>
    <w:rsid w:val="00C257BE"/>
    <w:rsid w:val="00C25951"/>
    <w:rsid w:val="00C25B5F"/>
    <w:rsid w:val="00C25D3D"/>
    <w:rsid w:val="00C261A0"/>
    <w:rsid w:val="00C261CD"/>
    <w:rsid w:val="00C266D1"/>
    <w:rsid w:val="00C269CF"/>
    <w:rsid w:val="00C26F59"/>
    <w:rsid w:val="00C276A2"/>
    <w:rsid w:val="00C27708"/>
    <w:rsid w:val="00C2777D"/>
    <w:rsid w:val="00C27E37"/>
    <w:rsid w:val="00C300FD"/>
    <w:rsid w:val="00C303A6"/>
    <w:rsid w:val="00C304FF"/>
    <w:rsid w:val="00C30775"/>
    <w:rsid w:val="00C3089C"/>
    <w:rsid w:val="00C3089F"/>
    <w:rsid w:val="00C3097C"/>
    <w:rsid w:val="00C30C41"/>
    <w:rsid w:val="00C30D07"/>
    <w:rsid w:val="00C30F93"/>
    <w:rsid w:val="00C31050"/>
    <w:rsid w:val="00C310CB"/>
    <w:rsid w:val="00C3135A"/>
    <w:rsid w:val="00C3180C"/>
    <w:rsid w:val="00C3238E"/>
    <w:rsid w:val="00C32450"/>
    <w:rsid w:val="00C324AD"/>
    <w:rsid w:val="00C32DEA"/>
    <w:rsid w:val="00C32F77"/>
    <w:rsid w:val="00C3315D"/>
    <w:rsid w:val="00C33653"/>
    <w:rsid w:val="00C337F9"/>
    <w:rsid w:val="00C33F5D"/>
    <w:rsid w:val="00C3405B"/>
    <w:rsid w:val="00C34339"/>
    <w:rsid w:val="00C34441"/>
    <w:rsid w:val="00C3449C"/>
    <w:rsid w:val="00C34613"/>
    <w:rsid w:val="00C348C5"/>
    <w:rsid w:val="00C35077"/>
    <w:rsid w:val="00C35626"/>
    <w:rsid w:val="00C35799"/>
    <w:rsid w:val="00C3582D"/>
    <w:rsid w:val="00C35BB4"/>
    <w:rsid w:val="00C35C20"/>
    <w:rsid w:val="00C35CE9"/>
    <w:rsid w:val="00C36666"/>
    <w:rsid w:val="00C36690"/>
    <w:rsid w:val="00C368DE"/>
    <w:rsid w:val="00C36912"/>
    <w:rsid w:val="00C36BB3"/>
    <w:rsid w:val="00C36CC3"/>
    <w:rsid w:val="00C36F52"/>
    <w:rsid w:val="00C370C7"/>
    <w:rsid w:val="00C371C5"/>
    <w:rsid w:val="00C372A5"/>
    <w:rsid w:val="00C377FD"/>
    <w:rsid w:val="00C3791D"/>
    <w:rsid w:val="00C37FF6"/>
    <w:rsid w:val="00C40322"/>
    <w:rsid w:val="00C40505"/>
    <w:rsid w:val="00C40559"/>
    <w:rsid w:val="00C40741"/>
    <w:rsid w:val="00C40A56"/>
    <w:rsid w:val="00C40ABA"/>
    <w:rsid w:val="00C40BC3"/>
    <w:rsid w:val="00C40BF2"/>
    <w:rsid w:val="00C40C6E"/>
    <w:rsid w:val="00C40EC3"/>
    <w:rsid w:val="00C40F61"/>
    <w:rsid w:val="00C41320"/>
    <w:rsid w:val="00C41431"/>
    <w:rsid w:val="00C4176B"/>
    <w:rsid w:val="00C41AE8"/>
    <w:rsid w:val="00C41C79"/>
    <w:rsid w:val="00C41F02"/>
    <w:rsid w:val="00C41F15"/>
    <w:rsid w:val="00C4237A"/>
    <w:rsid w:val="00C42541"/>
    <w:rsid w:val="00C42553"/>
    <w:rsid w:val="00C42DE7"/>
    <w:rsid w:val="00C42ECA"/>
    <w:rsid w:val="00C430B2"/>
    <w:rsid w:val="00C433C5"/>
    <w:rsid w:val="00C433EB"/>
    <w:rsid w:val="00C43563"/>
    <w:rsid w:val="00C4356F"/>
    <w:rsid w:val="00C435B4"/>
    <w:rsid w:val="00C435C6"/>
    <w:rsid w:val="00C43A1F"/>
    <w:rsid w:val="00C43A4C"/>
    <w:rsid w:val="00C43D15"/>
    <w:rsid w:val="00C43E47"/>
    <w:rsid w:val="00C441B4"/>
    <w:rsid w:val="00C441E3"/>
    <w:rsid w:val="00C444EE"/>
    <w:rsid w:val="00C4468A"/>
    <w:rsid w:val="00C449B4"/>
    <w:rsid w:val="00C44C83"/>
    <w:rsid w:val="00C45069"/>
    <w:rsid w:val="00C4517C"/>
    <w:rsid w:val="00C451C2"/>
    <w:rsid w:val="00C45457"/>
    <w:rsid w:val="00C455EC"/>
    <w:rsid w:val="00C458F1"/>
    <w:rsid w:val="00C45C44"/>
    <w:rsid w:val="00C45E3C"/>
    <w:rsid w:val="00C463C2"/>
    <w:rsid w:val="00C46430"/>
    <w:rsid w:val="00C464FB"/>
    <w:rsid w:val="00C46602"/>
    <w:rsid w:val="00C46FBA"/>
    <w:rsid w:val="00C47365"/>
    <w:rsid w:val="00C475E5"/>
    <w:rsid w:val="00C47964"/>
    <w:rsid w:val="00C50498"/>
    <w:rsid w:val="00C505FF"/>
    <w:rsid w:val="00C507E1"/>
    <w:rsid w:val="00C50B64"/>
    <w:rsid w:val="00C50E4D"/>
    <w:rsid w:val="00C5131B"/>
    <w:rsid w:val="00C51554"/>
    <w:rsid w:val="00C5156B"/>
    <w:rsid w:val="00C5165D"/>
    <w:rsid w:val="00C517E9"/>
    <w:rsid w:val="00C519D0"/>
    <w:rsid w:val="00C520EE"/>
    <w:rsid w:val="00C52177"/>
    <w:rsid w:val="00C521D6"/>
    <w:rsid w:val="00C5244A"/>
    <w:rsid w:val="00C5249F"/>
    <w:rsid w:val="00C5296D"/>
    <w:rsid w:val="00C52B39"/>
    <w:rsid w:val="00C52D04"/>
    <w:rsid w:val="00C52F66"/>
    <w:rsid w:val="00C53374"/>
    <w:rsid w:val="00C53387"/>
    <w:rsid w:val="00C535B8"/>
    <w:rsid w:val="00C535D0"/>
    <w:rsid w:val="00C5379D"/>
    <w:rsid w:val="00C53DA9"/>
    <w:rsid w:val="00C53DDB"/>
    <w:rsid w:val="00C53E72"/>
    <w:rsid w:val="00C54051"/>
    <w:rsid w:val="00C54142"/>
    <w:rsid w:val="00C54473"/>
    <w:rsid w:val="00C546D2"/>
    <w:rsid w:val="00C54826"/>
    <w:rsid w:val="00C54B44"/>
    <w:rsid w:val="00C54DD5"/>
    <w:rsid w:val="00C54ED0"/>
    <w:rsid w:val="00C55131"/>
    <w:rsid w:val="00C5577E"/>
    <w:rsid w:val="00C5597C"/>
    <w:rsid w:val="00C55AA2"/>
    <w:rsid w:val="00C55B13"/>
    <w:rsid w:val="00C55B60"/>
    <w:rsid w:val="00C55E4E"/>
    <w:rsid w:val="00C564BB"/>
    <w:rsid w:val="00C5673A"/>
    <w:rsid w:val="00C56794"/>
    <w:rsid w:val="00C56841"/>
    <w:rsid w:val="00C56B0B"/>
    <w:rsid w:val="00C56D34"/>
    <w:rsid w:val="00C56ED6"/>
    <w:rsid w:val="00C56FBC"/>
    <w:rsid w:val="00C57087"/>
    <w:rsid w:val="00C570AF"/>
    <w:rsid w:val="00C570B4"/>
    <w:rsid w:val="00C571B1"/>
    <w:rsid w:val="00C57262"/>
    <w:rsid w:val="00C57586"/>
    <w:rsid w:val="00C576D6"/>
    <w:rsid w:val="00C57780"/>
    <w:rsid w:val="00C579EF"/>
    <w:rsid w:val="00C57C2D"/>
    <w:rsid w:val="00C57E4E"/>
    <w:rsid w:val="00C601AB"/>
    <w:rsid w:val="00C602E4"/>
    <w:rsid w:val="00C60329"/>
    <w:rsid w:val="00C60342"/>
    <w:rsid w:val="00C603B7"/>
    <w:rsid w:val="00C6043F"/>
    <w:rsid w:val="00C607AB"/>
    <w:rsid w:val="00C6138E"/>
    <w:rsid w:val="00C61486"/>
    <w:rsid w:val="00C617B0"/>
    <w:rsid w:val="00C617E6"/>
    <w:rsid w:val="00C61819"/>
    <w:rsid w:val="00C618B3"/>
    <w:rsid w:val="00C6205B"/>
    <w:rsid w:val="00C62176"/>
    <w:rsid w:val="00C62213"/>
    <w:rsid w:val="00C6232A"/>
    <w:rsid w:val="00C6238B"/>
    <w:rsid w:val="00C62581"/>
    <w:rsid w:val="00C6279E"/>
    <w:rsid w:val="00C62871"/>
    <w:rsid w:val="00C62A47"/>
    <w:rsid w:val="00C62BE4"/>
    <w:rsid w:val="00C62E18"/>
    <w:rsid w:val="00C62EA5"/>
    <w:rsid w:val="00C62EFD"/>
    <w:rsid w:val="00C63239"/>
    <w:rsid w:val="00C6345C"/>
    <w:rsid w:val="00C639D9"/>
    <w:rsid w:val="00C63C15"/>
    <w:rsid w:val="00C63CD3"/>
    <w:rsid w:val="00C63F16"/>
    <w:rsid w:val="00C6405A"/>
    <w:rsid w:val="00C64093"/>
    <w:rsid w:val="00C642FF"/>
    <w:rsid w:val="00C646FB"/>
    <w:rsid w:val="00C64781"/>
    <w:rsid w:val="00C64884"/>
    <w:rsid w:val="00C649DC"/>
    <w:rsid w:val="00C64B7A"/>
    <w:rsid w:val="00C64C69"/>
    <w:rsid w:val="00C64E5A"/>
    <w:rsid w:val="00C64F99"/>
    <w:rsid w:val="00C65455"/>
    <w:rsid w:val="00C65663"/>
    <w:rsid w:val="00C65749"/>
    <w:rsid w:val="00C65782"/>
    <w:rsid w:val="00C6580A"/>
    <w:rsid w:val="00C65B45"/>
    <w:rsid w:val="00C65E30"/>
    <w:rsid w:val="00C65E71"/>
    <w:rsid w:val="00C6606D"/>
    <w:rsid w:val="00C662A4"/>
    <w:rsid w:val="00C662ED"/>
    <w:rsid w:val="00C667BB"/>
    <w:rsid w:val="00C6687C"/>
    <w:rsid w:val="00C669CF"/>
    <w:rsid w:val="00C66BA8"/>
    <w:rsid w:val="00C66DD7"/>
    <w:rsid w:val="00C672EF"/>
    <w:rsid w:val="00C67781"/>
    <w:rsid w:val="00C677BC"/>
    <w:rsid w:val="00C678BC"/>
    <w:rsid w:val="00C6795D"/>
    <w:rsid w:val="00C67AA6"/>
    <w:rsid w:val="00C67B3C"/>
    <w:rsid w:val="00C67B59"/>
    <w:rsid w:val="00C67DA0"/>
    <w:rsid w:val="00C67DA6"/>
    <w:rsid w:val="00C67E08"/>
    <w:rsid w:val="00C67FF6"/>
    <w:rsid w:val="00C7031D"/>
    <w:rsid w:val="00C70442"/>
    <w:rsid w:val="00C70783"/>
    <w:rsid w:val="00C70789"/>
    <w:rsid w:val="00C70806"/>
    <w:rsid w:val="00C71000"/>
    <w:rsid w:val="00C71378"/>
    <w:rsid w:val="00C716B8"/>
    <w:rsid w:val="00C717B2"/>
    <w:rsid w:val="00C7183E"/>
    <w:rsid w:val="00C71A54"/>
    <w:rsid w:val="00C72153"/>
    <w:rsid w:val="00C72465"/>
    <w:rsid w:val="00C727B8"/>
    <w:rsid w:val="00C727FD"/>
    <w:rsid w:val="00C729D6"/>
    <w:rsid w:val="00C72A70"/>
    <w:rsid w:val="00C72C37"/>
    <w:rsid w:val="00C72CC4"/>
    <w:rsid w:val="00C72E07"/>
    <w:rsid w:val="00C72F13"/>
    <w:rsid w:val="00C72FF5"/>
    <w:rsid w:val="00C7309B"/>
    <w:rsid w:val="00C735F9"/>
    <w:rsid w:val="00C7370F"/>
    <w:rsid w:val="00C739CA"/>
    <w:rsid w:val="00C73BBE"/>
    <w:rsid w:val="00C73CC2"/>
    <w:rsid w:val="00C73E1C"/>
    <w:rsid w:val="00C73E28"/>
    <w:rsid w:val="00C741CE"/>
    <w:rsid w:val="00C7423C"/>
    <w:rsid w:val="00C74651"/>
    <w:rsid w:val="00C748A1"/>
    <w:rsid w:val="00C74A4B"/>
    <w:rsid w:val="00C74A4E"/>
    <w:rsid w:val="00C74B03"/>
    <w:rsid w:val="00C74B7D"/>
    <w:rsid w:val="00C74E9A"/>
    <w:rsid w:val="00C750C8"/>
    <w:rsid w:val="00C751BC"/>
    <w:rsid w:val="00C751F5"/>
    <w:rsid w:val="00C752FC"/>
    <w:rsid w:val="00C75ACC"/>
    <w:rsid w:val="00C76248"/>
    <w:rsid w:val="00C763D2"/>
    <w:rsid w:val="00C76837"/>
    <w:rsid w:val="00C768C1"/>
    <w:rsid w:val="00C76939"/>
    <w:rsid w:val="00C7695D"/>
    <w:rsid w:val="00C773C3"/>
    <w:rsid w:val="00C77677"/>
    <w:rsid w:val="00C778D5"/>
    <w:rsid w:val="00C77ABC"/>
    <w:rsid w:val="00C77ABE"/>
    <w:rsid w:val="00C77BFA"/>
    <w:rsid w:val="00C77D7C"/>
    <w:rsid w:val="00C80006"/>
    <w:rsid w:val="00C8002D"/>
    <w:rsid w:val="00C80291"/>
    <w:rsid w:val="00C802C7"/>
    <w:rsid w:val="00C8037B"/>
    <w:rsid w:val="00C80412"/>
    <w:rsid w:val="00C805A8"/>
    <w:rsid w:val="00C805C9"/>
    <w:rsid w:val="00C80A91"/>
    <w:rsid w:val="00C80D6B"/>
    <w:rsid w:val="00C80E59"/>
    <w:rsid w:val="00C80F1E"/>
    <w:rsid w:val="00C80F30"/>
    <w:rsid w:val="00C80F63"/>
    <w:rsid w:val="00C80FFE"/>
    <w:rsid w:val="00C8117B"/>
    <w:rsid w:val="00C811B7"/>
    <w:rsid w:val="00C816C9"/>
    <w:rsid w:val="00C81A77"/>
    <w:rsid w:val="00C81BCA"/>
    <w:rsid w:val="00C81C23"/>
    <w:rsid w:val="00C81D5E"/>
    <w:rsid w:val="00C81D8A"/>
    <w:rsid w:val="00C820B5"/>
    <w:rsid w:val="00C821B0"/>
    <w:rsid w:val="00C82325"/>
    <w:rsid w:val="00C82527"/>
    <w:rsid w:val="00C82828"/>
    <w:rsid w:val="00C82B54"/>
    <w:rsid w:val="00C832F3"/>
    <w:rsid w:val="00C83B64"/>
    <w:rsid w:val="00C84323"/>
    <w:rsid w:val="00C8436A"/>
    <w:rsid w:val="00C845AC"/>
    <w:rsid w:val="00C848BA"/>
    <w:rsid w:val="00C848F9"/>
    <w:rsid w:val="00C84B77"/>
    <w:rsid w:val="00C84BD6"/>
    <w:rsid w:val="00C84BFC"/>
    <w:rsid w:val="00C84E80"/>
    <w:rsid w:val="00C84EDA"/>
    <w:rsid w:val="00C85062"/>
    <w:rsid w:val="00C853B3"/>
    <w:rsid w:val="00C8544D"/>
    <w:rsid w:val="00C8581C"/>
    <w:rsid w:val="00C8587F"/>
    <w:rsid w:val="00C85EE2"/>
    <w:rsid w:val="00C85FC3"/>
    <w:rsid w:val="00C86332"/>
    <w:rsid w:val="00C863CE"/>
    <w:rsid w:val="00C86512"/>
    <w:rsid w:val="00C866C1"/>
    <w:rsid w:val="00C86E20"/>
    <w:rsid w:val="00C8753D"/>
    <w:rsid w:val="00C87D13"/>
    <w:rsid w:val="00C87EB6"/>
    <w:rsid w:val="00C900A4"/>
    <w:rsid w:val="00C90594"/>
    <w:rsid w:val="00C905A5"/>
    <w:rsid w:val="00C907FF"/>
    <w:rsid w:val="00C9090E"/>
    <w:rsid w:val="00C90B5D"/>
    <w:rsid w:val="00C90BE6"/>
    <w:rsid w:val="00C911CA"/>
    <w:rsid w:val="00C9152A"/>
    <w:rsid w:val="00C91575"/>
    <w:rsid w:val="00C92698"/>
    <w:rsid w:val="00C9298B"/>
    <w:rsid w:val="00C929CE"/>
    <w:rsid w:val="00C92BAB"/>
    <w:rsid w:val="00C92E61"/>
    <w:rsid w:val="00C92E91"/>
    <w:rsid w:val="00C92EBD"/>
    <w:rsid w:val="00C92F75"/>
    <w:rsid w:val="00C92FFA"/>
    <w:rsid w:val="00C9309A"/>
    <w:rsid w:val="00C930BC"/>
    <w:rsid w:val="00C931A3"/>
    <w:rsid w:val="00C936F5"/>
    <w:rsid w:val="00C93C2D"/>
    <w:rsid w:val="00C93DED"/>
    <w:rsid w:val="00C9422E"/>
    <w:rsid w:val="00C94244"/>
    <w:rsid w:val="00C9424D"/>
    <w:rsid w:val="00C94658"/>
    <w:rsid w:val="00C946D3"/>
    <w:rsid w:val="00C948A2"/>
    <w:rsid w:val="00C94B4D"/>
    <w:rsid w:val="00C94F61"/>
    <w:rsid w:val="00C951D2"/>
    <w:rsid w:val="00C958CC"/>
    <w:rsid w:val="00C95FAF"/>
    <w:rsid w:val="00C95FEB"/>
    <w:rsid w:val="00C96008"/>
    <w:rsid w:val="00C96038"/>
    <w:rsid w:val="00C96C96"/>
    <w:rsid w:val="00C97697"/>
    <w:rsid w:val="00C97815"/>
    <w:rsid w:val="00C97934"/>
    <w:rsid w:val="00C97965"/>
    <w:rsid w:val="00C97BB9"/>
    <w:rsid w:val="00C97E4E"/>
    <w:rsid w:val="00CA0008"/>
    <w:rsid w:val="00CA0092"/>
    <w:rsid w:val="00CA00B7"/>
    <w:rsid w:val="00CA00C4"/>
    <w:rsid w:val="00CA0366"/>
    <w:rsid w:val="00CA03DA"/>
    <w:rsid w:val="00CA0400"/>
    <w:rsid w:val="00CA060D"/>
    <w:rsid w:val="00CA0636"/>
    <w:rsid w:val="00CA07BC"/>
    <w:rsid w:val="00CA0941"/>
    <w:rsid w:val="00CA0AC7"/>
    <w:rsid w:val="00CA0CCE"/>
    <w:rsid w:val="00CA0FEB"/>
    <w:rsid w:val="00CA1084"/>
    <w:rsid w:val="00CA115B"/>
    <w:rsid w:val="00CA1294"/>
    <w:rsid w:val="00CA141F"/>
    <w:rsid w:val="00CA14EE"/>
    <w:rsid w:val="00CA185A"/>
    <w:rsid w:val="00CA1A43"/>
    <w:rsid w:val="00CA1FF0"/>
    <w:rsid w:val="00CA205B"/>
    <w:rsid w:val="00CA2181"/>
    <w:rsid w:val="00CA21AA"/>
    <w:rsid w:val="00CA25EE"/>
    <w:rsid w:val="00CA2912"/>
    <w:rsid w:val="00CA2C7F"/>
    <w:rsid w:val="00CA2D05"/>
    <w:rsid w:val="00CA2DB8"/>
    <w:rsid w:val="00CA2E09"/>
    <w:rsid w:val="00CA2FA4"/>
    <w:rsid w:val="00CA327C"/>
    <w:rsid w:val="00CA3672"/>
    <w:rsid w:val="00CA36FB"/>
    <w:rsid w:val="00CA3A2F"/>
    <w:rsid w:val="00CA3E60"/>
    <w:rsid w:val="00CA411E"/>
    <w:rsid w:val="00CA4122"/>
    <w:rsid w:val="00CA41F1"/>
    <w:rsid w:val="00CA468A"/>
    <w:rsid w:val="00CA487B"/>
    <w:rsid w:val="00CA493D"/>
    <w:rsid w:val="00CA4A8A"/>
    <w:rsid w:val="00CA4B55"/>
    <w:rsid w:val="00CA51AF"/>
    <w:rsid w:val="00CA51F0"/>
    <w:rsid w:val="00CA562D"/>
    <w:rsid w:val="00CA60DB"/>
    <w:rsid w:val="00CA6417"/>
    <w:rsid w:val="00CA6581"/>
    <w:rsid w:val="00CA65BE"/>
    <w:rsid w:val="00CA6653"/>
    <w:rsid w:val="00CA6747"/>
    <w:rsid w:val="00CA6B5F"/>
    <w:rsid w:val="00CA6B91"/>
    <w:rsid w:val="00CA6EC2"/>
    <w:rsid w:val="00CA70A7"/>
    <w:rsid w:val="00CA71BD"/>
    <w:rsid w:val="00CA71E6"/>
    <w:rsid w:val="00CA7254"/>
    <w:rsid w:val="00CA72F6"/>
    <w:rsid w:val="00CA78C7"/>
    <w:rsid w:val="00CA7ACA"/>
    <w:rsid w:val="00CB0229"/>
    <w:rsid w:val="00CB0A81"/>
    <w:rsid w:val="00CB0D5F"/>
    <w:rsid w:val="00CB1253"/>
    <w:rsid w:val="00CB13DD"/>
    <w:rsid w:val="00CB14DE"/>
    <w:rsid w:val="00CB15EA"/>
    <w:rsid w:val="00CB16DB"/>
    <w:rsid w:val="00CB1733"/>
    <w:rsid w:val="00CB18D0"/>
    <w:rsid w:val="00CB18D7"/>
    <w:rsid w:val="00CB1F33"/>
    <w:rsid w:val="00CB20F0"/>
    <w:rsid w:val="00CB21ED"/>
    <w:rsid w:val="00CB22BC"/>
    <w:rsid w:val="00CB2657"/>
    <w:rsid w:val="00CB27B1"/>
    <w:rsid w:val="00CB2B35"/>
    <w:rsid w:val="00CB2F93"/>
    <w:rsid w:val="00CB3082"/>
    <w:rsid w:val="00CB34A2"/>
    <w:rsid w:val="00CB34E5"/>
    <w:rsid w:val="00CB3635"/>
    <w:rsid w:val="00CB373C"/>
    <w:rsid w:val="00CB3763"/>
    <w:rsid w:val="00CB379D"/>
    <w:rsid w:val="00CB3AE5"/>
    <w:rsid w:val="00CB3B41"/>
    <w:rsid w:val="00CB3D2E"/>
    <w:rsid w:val="00CB3F87"/>
    <w:rsid w:val="00CB3FEC"/>
    <w:rsid w:val="00CB4082"/>
    <w:rsid w:val="00CB409F"/>
    <w:rsid w:val="00CB41FE"/>
    <w:rsid w:val="00CB43B0"/>
    <w:rsid w:val="00CB4A8C"/>
    <w:rsid w:val="00CB4C8C"/>
    <w:rsid w:val="00CB515B"/>
    <w:rsid w:val="00CB5294"/>
    <w:rsid w:val="00CB52A2"/>
    <w:rsid w:val="00CB52D9"/>
    <w:rsid w:val="00CB5398"/>
    <w:rsid w:val="00CB5407"/>
    <w:rsid w:val="00CB5680"/>
    <w:rsid w:val="00CB57D6"/>
    <w:rsid w:val="00CB5898"/>
    <w:rsid w:val="00CB58F4"/>
    <w:rsid w:val="00CB5982"/>
    <w:rsid w:val="00CB5C3D"/>
    <w:rsid w:val="00CB5DB7"/>
    <w:rsid w:val="00CB5DD6"/>
    <w:rsid w:val="00CB5EE1"/>
    <w:rsid w:val="00CB5EFA"/>
    <w:rsid w:val="00CB62A2"/>
    <w:rsid w:val="00CB62D3"/>
    <w:rsid w:val="00CB6A09"/>
    <w:rsid w:val="00CB6AF5"/>
    <w:rsid w:val="00CB737E"/>
    <w:rsid w:val="00CB738D"/>
    <w:rsid w:val="00CB7474"/>
    <w:rsid w:val="00CB7666"/>
    <w:rsid w:val="00CB7764"/>
    <w:rsid w:val="00CB7884"/>
    <w:rsid w:val="00CB78AD"/>
    <w:rsid w:val="00CB7C5E"/>
    <w:rsid w:val="00CB7CA3"/>
    <w:rsid w:val="00CB7D7B"/>
    <w:rsid w:val="00CB7EC5"/>
    <w:rsid w:val="00CB7F0C"/>
    <w:rsid w:val="00CC03E1"/>
    <w:rsid w:val="00CC08EA"/>
    <w:rsid w:val="00CC0D9C"/>
    <w:rsid w:val="00CC0DA9"/>
    <w:rsid w:val="00CC0EF2"/>
    <w:rsid w:val="00CC0F92"/>
    <w:rsid w:val="00CC1104"/>
    <w:rsid w:val="00CC13C0"/>
    <w:rsid w:val="00CC1515"/>
    <w:rsid w:val="00CC1D11"/>
    <w:rsid w:val="00CC1F2B"/>
    <w:rsid w:val="00CC2107"/>
    <w:rsid w:val="00CC24EF"/>
    <w:rsid w:val="00CC2556"/>
    <w:rsid w:val="00CC25CD"/>
    <w:rsid w:val="00CC26B6"/>
    <w:rsid w:val="00CC290F"/>
    <w:rsid w:val="00CC298E"/>
    <w:rsid w:val="00CC2993"/>
    <w:rsid w:val="00CC33FE"/>
    <w:rsid w:val="00CC38A8"/>
    <w:rsid w:val="00CC39C4"/>
    <w:rsid w:val="00CC3AB4"/>
    <w:rsid w:val="00CC3EA9"/>
    <w:rsid w:val="00CC40DC"/>
    <w:rsid w:val="00CC4282"/>
    <w:rsid w:val="00CC4838"/>
    <w:rsid w:val="00CC48E3"/>
    <w:rsid w:val="00CC4B5B"/>
    <w:rsid w:val="00CC4CDF"/>
    <w:rsid w:val="00CC501D"/>
    <w:rsid w:val="00CC51FE"/>
    <w:rsid w:val="00CC528A"/>
    <w:rsid w:val="00CC5291"/>
    <w:rsid w:val="00CC573A"/>
    <w:rsid w:val="00CC57E8"/>
    <w:rsid w:val="00CC5EF5"/>
    <w:rsid w:val="00CC6107"/>
    <w:rsid w:val="00CC61E9"/>
    <w:rsid w:val="00CC637A"/>
    <w:rsid w:val="00CC6A5A"/>
    <w:rsid w:val="00CC6C51"/>
    <w:rsid w:val="00CC6D92"/>
    <w:rsid w:val="00CC73F1"/>
    <w:rsid w:val="00CC7446"/>
    <w:rsid w:val="00CC7A8F"/>
    <w:rsid w:val="00CC7CB7"/>
    <w:rsid w:val="00CD0329"/>
    <w:rsid w:val="00CD0380"/>
    <w:rsid w:val="00CD039C"/>
    <w:rsid w:val="00CD088C"/>
    <w:rsid w:val="00CD0B5A"/>
    <w:rsid w:val="00CD0B83"/>
    <w:rsid w:val="00CD0BE6"/>
    <w:rsid w:val="00CD1078"/>
    <w:rsid w:val="00CD1437"/>
    <w:rsid w:val="00CD14A9"/>
    <w:rsid w:val="00CD14AA"/>
    <w:rsid w:val="00CD1591"/>
    <w:rsid w:val="00CD160D"/>
    <w:rsid w:val="00CD1653"/>
    <w:rsid w:val="00CD1891"/>
    <w:rsid w:val="00CD1A1A"/>
    <w:rsid w:val="00CD1B4B"/>
    <w:rsid w:val="00CD1CD9"/>
    <w:rsid w:val="00CD20D9"/>
    <w:rsid w:val="00CD253A"/>
    <w:rsid w:val="00CD2CA2"/>
    <w:rsid w:val="00CD2EC7"/>
    <w:rsid w:val="00CD3481"/>
    <w:rsid w:val="00CD3623"/>
    <w:rsid w:val="00CD3B69"/>
    <w:rsid w:val="00CD4202"/>
    <w:rsid w:val="00CD4316"/>
    <w:rsid w:val="00CD45B4"/>
    <w:rsid w:val="00CD45BC"/>
    <w:rsid w:val="00CD4641"/>
    <w:rsid w:val="00CD46D2"/>
    <w:rsid w:val="00CD4A47"/>
    <w:rsid w:val="00CD4B4A"/>
    <w:rsid w:val="00CD4D8E"/>
    <w:rsid w:val="00CD4E6C"/>
    <w:rsid w:val="00CD5B3F"/>
    <w:rsid w:val="00CD6004"/>
    <w:rsid w:val="00CD6104"/>
    <w:rsid w:val="00CD6277"/>
    <w:rsid w:val="00CD64E4"/>
    <w:rsid w:val="00CD6685"/>
    <w:rsid w:val="00CD6958"/>
    <w:rsid w:val="00CD6A6D"/>
    <w:rsid w:val="00CD6C72"/>
    <w:rsid w:val="00CD6E3C"/>
    <w:rsid w:val="00CD6F78"/>
    <w:rsid w:val="00CD74DC"/>
    <w:rsid w:val="00CD751D"/>
    <w:rsid w:val="00CD7653"/>
    <w:rsid w:val="00CD77EE"/>
    <w:rsid w:val="00CD7950"/>
    <w:rsid w:val="00CD79B9"/>
    <w:rsid w:val="00CD7A01"/>
    <w:rsid w:val="00CD7B7D"/>
    <w:rsid w:val="00CD7CFA"/>
    <w:rsid w:val="00CE0204"/>
    <w:rsid w:val="00CE03BE"/>
    <w:rsid w:val="00CE06BA"/>
    <w:rsid w:val="00CE091C"/>
    <w:rsid w:val="00CE0972"/>
    <w:rsid w:val="00CE09ED"/>
    <w:rsid w:val="00CE0ADF"/>
    <w:rsid w:val="00CE0C35"/>
    <w:rsid w:val="00CE0C9B"/>
    <w:rsid w:val="00CE0FC8"/>
    <w:rsid w:val="00CE11B7"/>
    <w:rsid w:val="00CE1287"/>
    <w:rsid w:val="00CE1822"/>
    <w:rsid w:val="00CE1831"/>
    <w:rsid w:val="00CE18A1"/>
    <w:rsid w:val="00CE1A5F"/>
    <w:rsid w:val="00CE1D3E"/>
    <w:rsid w:val="00CE20AE"/>
    <w:rsid w:val="00CE20D9"/>
    <w:rsid w:val="00CE2400"/>
    <w:rsid w:val="00CE24B9"/>
    <w:rsid w:val="00CE2602"/>
    <w:rsid w:val="00CE29DD"/>
    <w:rsid w:val="00CE2FCF"/>
    <w:rsid w:val="00CE326F"/>
    <w:rsid w:val="00CE3473"/>
    <w:rsid w:val="00CE35F1"/>
    <w:rsid w:val="00CE3623"/>
    <w:rsid w:val="00CE362D"/>
    <w:rsid w:val="00CE3CCE"/>
    <w:rsid w:val="00CE3EEA"/>
    <w:rsid w:val="00CE4197"/>
    <w:rsid w:val="00CE465A"/>
    <w:rsid w:val="00CE4CB6"/>
    <w:rsid w:val="00CE4FDD"/>
    <w:rsid w:val="00CE4FFD"/>
    <w:rsid w:val="00CE5206"/>
    <w:rsid w:val="00CE537E"/>
    <w:rsid w:val="00CE53B8"/>
    <w:rsid w:val="00CE5605"/>
    <w:rsid w:val="00CE5731"/>
    <w:rsid w:val="00CE5AA0"/>
    <w:rsid w:val="00CE5D54"/>
    <w:rsid w:val="00CE66F6"/>
    <w:rsid w:val="00CE670C"/>
    <w:rsid w:val="00CE6719"/>
    <w:rsid w:val="00CE687F"/>
    <w:rsid w:val="00CE699C"/>
    <w:rsid w:val="00CE69C7"/>
    <w:rsid w:val="00CE6C6D"/>
    <w:rsid w:val="00CE6F73"/>
    <w:rsid w:val="00CE716F"/>
    <w:rsid w:val="00CE75D1"/>
    <w:rsid w:val="00CE7630"/>
    <w:rsid w:val="00CE7634"/>
    <w:rsid w:val="00CE76D1"/>
    <w:rsid w:val="00CE78D9"/>
    <w:rsid w:val="00CE7920"/>
    <w:rsid w:val="00CE7974"/>
    <w:rsid w:val="00CE79F2"/>
    <w:rsid w:val="00CE7F8A"/>
    <w:rsid w:val="00CE7F98"/>
    <w:rsid w:val="00CF02F7"/>
    <w:rsid w:val="00CF087D"/>
    <w:rsid w:val="00CF0C22"/>
    <w:rsid w:val="00CF0CDB"/>
    <w:rsid w:val="00CF0EE8"/>
    <w:rsid w:val="00CF12AF"/>
    <w:rsid w:val="00CF1410"/>
    <w:rsid w:val="00CF149F"/>
    <w:rsid w:val="00CF15C2"/>
    <w:rsid w:val="00CF1834"/>
    <w:rsid w:val="00CF18A5"/>
    <w:rsid w:val="00CF1923"/>
    <w:rsid w:val="00CF1B85"/>
    <w:rsid w:val="00CF1BD1"/>
    <w:rsid w:val="00CF1E8D"/>
    <w:rsid w:val="00CF1EE0"/>
    <w:rsid w:val="00CF2267"/>
    <w:rsid w:val="00CF29BE"/>
    <w:rsid w:val="00CF2A05"/>
    <w:rsid w:val="00CF2C61"/>
    <w:rsid w:val="00CF2E19"/>
    <w:rsid w:val="00CF3010"/>
    <w:rsid w:val="00CF309D"/>
    <w:rsid w:val="00CF33CB"/>
    <w:rsid w:val="00CF3539"/>
    <w:rsid w:val="00CF3604"/>
    <w:rsid w:val="00CF36E4"/>
    <w:rsid w:val="00CF3C19"/>
    <w:rsid w:val="00CF3F3B"/>
    <w:rsid w:val="00CF431E"/>
    <w:rsid w:val="00CF4650"/>
    <w:rsid w:val="00CF4797"/>
    <w:rsid w:val="00CF4BAE"/>
    <w:rsid w:val="00CF4F64"/>
    <w:rsid w:val="00CF510F"/>
    <w:rsid w:val="00CF58CA"/>
    <w:rsid w:val="00CF590A"/>
    <w:rsid w:val="00CF5BED"/>
    <w:rsid w:val="00CF5E10"/>
    <w:rsid w:val="00CF5E1F"/>
    <w:rsid w:val="00CF6185"/>
    <w:rsid w:val="00CF6685"/>
    <w:rsid w:val="00CF6820"/>
    <w:rsid w:val="00CF69EA"/>
    <w:rsid w:val="00CF6ABC"/>
    <w:rsid w:val="00CF6AD4"/>
    <w:rsid w:val="00CF6AEC"/>
    <w:rsid w:val="00CF6F73"/>
    <w:rsid w:val="00CF7081"/>
    <w:rsid w:val="00CF7119"/>
    <w:rsid w:val="00CF71BF"/>
    <w:rsid w:val="00CF7268"/>
    <w:rsid w:val="00CF72D3"/>
    <w:rsid w:val="00CF7450"/>
    <w:rsid w:val="00CF74B5"/>
    <w:rsid w:val="00CF76AB"/>
    <w:rsid w:val="00CF78BC"/>
    <w:rsid w:val="00CF7939"/>
    <w:rsid w:val="00CF7954"/>
    <w:rsid w:val="00CF7965"/>
    <w:rsid w:val="00CF7979"/>
    <w:rsid w:val="00CF7A11"/>
    <w:rsid w:val="00CF7B33"/>
    <w:rsid w:val="00CF7BBC"/>
    <w:rsid w:val="00CF7EB0"/>
    <w:rsid w:val="00CF7EB4"/>
    <w:rsid w:val="00D000A7"/>
    <w:rsid w:val="00D00312"/>
    <w:rsid w:val="00D0043A"/>
    <w:rsid w:val="00D0086B"/>
    <w:rsid w:val="00D009F0"/>
    <w:rsid w:val="00D00D4F"/>
    <w:rsid w:val="00D014AC"/>
    <w:rsid w:val="00D015AD"/>
    <w:rsid w:val="00D01FA9"/>
    <w:rsid w:val="00D02033"/>
    <w:rsid w:val="00D021F7"/>
    <w:rsid w:val="00D0224D"/>
    <w:rsid w:val="00D02775"/>
    <w:rsid w:val="00D02A4A"/>
    <w:rsid w:val="00D02EC7"/>
    <w:rsid w:val="00D03566"/>
    <w:rsid w:val="00D0359A"/>
    <w:rsid w:val="00D03C08"/>
    <w:rsid w:val="00D03C3D"/>
    <w:rsid w:val="00D03CC5"/>
    <w:rsid w:val="00D03EB1"/>
    <w:rsid w:val="00D03FEF"/>
    <w:rsid w:val="00D0404B"/>
    <w:rsid w:val="00D042A4"/>
    <w:rsid w:val="00D049D1"/>
    <w:rsid w:val="00D04AC8"/>
    <w:rsid w:val="00D04ADE"/>
    <w:rsid w:val="00D04C24"/>
    <w:rsid w:val="00D04EA6"/>
    <w:rsid w:val="00D04F40"/>
    <w:rsid w:val="00D05202"/>
    <w:rsid w:val="00D0530B"/>
    <w:rsid w:val="00D055B9"/>
    <w:rsid w:val="00D05631"/>
    <w:rsid w:val="00D05713"/>
    <w:rsid w:val="00D0581A"/>
    <w:rsid w:val="00D05978"/>
    <w:rsid w:val="00D05D8A"/>
    <w:rsid w:val="00D06076"/>
    <w:rsid w:val="00D06387"/>
    <w:rsid w:val="00D06447"/>
    <w:rsid w:val="00D06790"/>
    <w:rsid w:val="00D06859"/>
    <w:rsid w:val="00D068EA"/>
    <w:rsid w:val="00D06A40"/>
    <w:rsid w:val="00D070DB"/>
    <w:rsid w:val="00D072C6"/>
    <w:rsid w:val="00D073E0"/>
    <w:rsid w:val="00D07573"/>
    <w:rsid w:val="00D075B7"/>
    <w:rsid w:val="00D07748"/>
    <w:rsid w:val="00D0779D"/>
    <w:rsid w:val="00D077A9"/>
    <w:rsid w:val="00D07CA9"/>
    <w:rsid w:val="00D10632"/>
    <w:rsid w:val="00D1077D"/>
    <w:rsid w:val="00D10AC8"/>
    <w:rsid w:val="00D10AEB"/>
    <w:rsid w:val="00D10E77"/>
    <w:rsid w:val="00D11091"/>
    <w:rsid w:val="00D113A1"/>
    <w:rsid w:val="00D119B6"/>
    <w:rsid w:val="00D11B58"/>
    <w:rsid w:val="00D11E3F"/>
    <w:rsid w:val="00D11FBE"/>
    <w:rsid w:val="00D122A7"/>
    <w:rsid w:val="00D12476"/>
    <w:rsid w:val="00D12521"/>
    <w:rsid w:val="00D126B2"/>
    <w:rsid w:val="00D126F6"/>
    <w:rsid w:val="00D1278E"/>
    <w:rsid w:val="00D127D9"/>
    <w:rsid w:val="00D129CA"/>
    <w:rsid w:val="00D129F4"/>
    <w:rsid w:val="00D12A18"/>
    <w:rsid w:val="00D12D6C"/>
    <w:rsid w:val="00D132D4"/>
    <w:rsid w:val="00D1344D"/>
    <w:rsid w:val="00D13D95"/>
    <w:rsid w:val="00D13DD9"/>
    <w:rsid w:val="00D13F14"/>
    <w:rsid w:val="00D1432D"/>
    <w:rsid w:val="00D1455F"/>
    <w:rsid w:val="00D14CDA"/>
    <w:rsid w:val="00D14D04"/>
    <w:rsid w:val="00D14E95"/>
    <w:rsid w:val="00D151B9"/>
    <w:rsid w:val="00D15391"/>
    <w:rsid w:val="00D15400"/>
    <w:rsid w:val="00D156C5"/>
    <w:rsid w:val="00D1574E"/>
    <w:rsid w:val="00D15925"/>
    <w:rsid w:val="00D15B6A"/>
    <w:rsid w:val="00D15BFC"/>
    <w:rsid w:val="00D15C1F"/>
    <w:rsid w:val="00D15DBA"/>
    <w:rsid w:val="00D15E31"/>
    <w:rsid w:val="00D1604F"/>
    <w:rsid w:val="00D1644E"/>
    <w:rsid w:val="00D16627"/>
    <w:rsid w:val="00D1692C"/>
    <w:rsid w:val="00D16A65"/>
    <w:rsid w:val="00D16AFE"/>
    <w:rsid w:val="00D16D1A"/>
    <w:rsid w:val="00D16FAC"/>
    <w:rsid w:val="00D17519"/>
    <w:rsid w:val="00D179D0"/>
    <w:rsid w:val="00D17A34"/>
    <w:rsid w:val="00D2041D"/>
    <w:rsid w:val="00D20479"/>
    <w:rsid w:val="00D2047C"/>
    <w:rsid w:val="00D20FE2"/>
    <w:rsid w:val="00D20FFF"/>
    <w:rsid w:val="00D2106B"/>
    <w:rsid w:val="00D210AA"/>
    <w:rsid w:val="00D210AF"/>
    <w:rsid w:val="00D21156"/>
    <w:rsid w:val="00D21808"/>
    <w:rsid w:val="00D219C5"/>
    <w:rsid w:val="00D21BEE"/>
    <w:rsid w:val="00D21D7D"/>
    <w:rsid w:val="00D21E71"/>
    <w:rsid w:val="00D228EB"/>
    <w:rsid w:val="00D22C21"/>
    <w:rsid w:val="00D22DC4"/>
    <w:rsid w:val="00D2346F"/>
    <w:rsid w:val="00D23675"/>
    <w:rsid w:val="00D23764"/>
    <w:rsid w:val="00D23978"/>
    <w:rsid w:val="00D23A87"/>
    <w:rsid w:val="00D23AB9"/>
    <w:rsid w:val="00D23C90"/>
    <w:rsid w:val="00D23DF1"/>
    <w:rsid w:val="00D23F42"/>
    <w:rsid w:val="00D242DB"/>
    <w:rsid w:val="00D24344"/>
    <w:rsid w:val="00D2434B"/>
    <w:rsid w:val="00D24355"/>
    <w:rsid w:val="00D245D7"/>
    <w:rsid w:val="00D2473A"/>
    <w:rsid w:val="00D248D8"/>
    <w:rsid w:val="00D2493C"/>
    <w:rsid w:val="00D24C78"/>
    <w:rsid w:val="00D24CB3"/>
    <w:rsid w:val="00D24CEC"/>
    <w:rsid w:val="00D24DB0"/>
    <w:rsid w:val="00D25192"/>
    <w:rsid w:val="00D251FF"/>
    <w:rsid w:val="00D25E03"/>
    <w:rsid w:val="00D2609F"/>
    <w:rsid w:val="00D26172"/>
    <w:rsid w:val="00D264A2"/>
    <w:rsid w:val="00D26949"/>
    <w:rsid w:val="00D26BF8"/>
    <w:rsid w:val="00D26F18"/>
    <w:rsid w:val="00D27060"/>
    <w:rsid w:val="00D27598"/>
    <w:rsid w:val="00D27B32"/>
    <w:rsid w:val="00D27C18"/>
    <w:rsid w:val="00D27C2D"/>
    <w:rsid w:val="00D27DF3"/>
    <w:rsid w:val="00D301F2"/>
    <w:rsid w:val="00D302BB"/>
    <w:rsid w:val="00D30422"/>
    <w:rsid w:val="00D3050A"/>
    <w:rsid w:val="00D308F6"/>
    <w:rsid w:val="00D3098E"/>
    <w:rsid w:val="00D30F67"/>
    <w:rsid w:val="00D31636"/>
    <w:rsid w:val="00D31F76"/>
    <w:rsid w:val="00D321E2"/>
    <w:rsid w:val="00D327D0"/>
    <w:rsid w:val="00D32A0F"/>
    <w:rsid w:val="00D32C54"/>
    <w:rsid w:val="00D32E82"/>
    <w:rsid w:val="00D33143"/>
    <w:rsid w:val="00D3334B"/>
    <w:rsid w:val="00D33447"/>
    <w:rsid w:val="00D33787"/>
    <w:rsid w:val="00D33ABE"/>
    <w:rsid w:val="00D33ACE"/>
    <w:rsid w:val="00D33F61"/>
    <w:rsid w:val="00D340C1"/>
    <w:rsid w:val="00D349F1"/>
    <w:rsid w:val="00D34A99"/>
    <w:rsid w:val="00D34AB8"/>
    <w:rsid w:val="00D34B2C"/>
    <w:rsid w:val="00D34BE9"/>
    <w:rsid w:val="00D34CD8"/>
    <w:rsid w:val="00D34D26"/>
    <w:rsid w:val="00D34E91"/>
    <w:rsid w:val="00D350B4"/>
    <w:rsid w:val="00D3538E"/>
    <w:rsid w:val="00D353E8"/>
    <w:rsid w:val="00D35D33"/>
    <w:rsid w:val="00D35ED2"/>
    <w:rsid w:val="00D36029"/>
    <w:rsid w:val="00D36145"/>
    <w:rsid w:val="00D363F5"/>
    <w:rsid w:val="00D364A7"/>
    <w:rsid w:val="00D36973"/>
    <w:rsid w:val="00D37097"/>
    <w:rsid w:val="00D372DE"/>
    <w:rsid w:val="00D3744F"/>
    <w:rsid w:val="00D374BE"/>
    <w:rsid w:val="00D37607"/>
    <w:rsid w:val="00D378C6"/>
    <w:rsid w:val="00D37EF8"/>
    <w:rsid w:val="00D37FC8"/>
    <w:rsid w:val="00D4041E"/>
    <w:rsid w:val="00D404CE"/>
    <w:rsid w:val="00D40582"/>
    <w:rsid w:val="00D40C4D"/>
    <w:rsid w:val="00D40CCB"/>
    <w:rsid w:val="00D40D34"/>
    <w:rsid w:val="00D40FBB"/>
    <w:rsid w:val="00D41179"/>
    <w:rsid w:val="00D413A5"/>
    <w:rsid w:val="00D41946"/>
    <w:rsid w:val="00D41B06"/>
    <w:rsid w:val="00D41F1A"/>
    <w:rsid w:val="00D420DC"/>
    <w:rsid w:val="00D422C1"/>
    <w:rsid w:val="00D4276B"/>
    <w:rsid w:val="00D42A25"/>
    <w:rsid w:val="00D42A6A"/>
    <w:rsid w:val="00D42C85"/>
    <w:rsid w:val="00D42D36"/>
    <w:rsid w:val="00D43272"/>
    <w:rsid w:val="00D4328F"/>
    <w:rsid w:val="00D434E1"/>
    <w:rsid w:val="00D436A2"/>
    <w:rsid w:val="00D43A0D"/>
    <w:rsid w:val="00D43A39"/>
    <w:rsid w:val="00D43A5A"/>
    <w:rsid w:val="00D440A9"/>
    <w:rsid w:val="00D441A0"/>
    <w:rsid w:val="00D441D0"/>
    <w:rsid w:val="00D442A8"/>
    <w:rsid w:val="00D444C3"/>
    <w:rsid w:val="00D4451F"/>
    <w:rsid w:val="00D44561"/>
    <w:rsid w:val="00D445FA"/>
    <w:rsid w:val="00D446C9"/>
    <w:rsid w:val="00D44913"/>
    <w:rsid w:val="00D44919"/>
    <w:rsid w:val="00D44E5C"/>
    <w:rsid w:val="00D44EA2"/>
    <w:rsid w:val="00D44FBD"/>
    <w:rsid w:val="00D45249"/>
    <w:rsid w:val="00D457FE"/>
    <w:rsid w:val="00D45830"/>
    <w:rsid w:val="00D45FA0"/>
    <w:rsid w:val="00D4624D"/>
    <w:rsid w:val="00D4628B"/>
    <w:rsid w:val="00D463B9"/>
    <w:rsid w:val="00D463BB"/>
    <w:rsid w:val="00D464A3"/>
    <w:rsid w:val="00D46633"/>
    <w:rsid w:val="00D46635"/>
    <w:rsid w:val="00D46AD9"/>
    <w:rsid w:val="00D470C5"/>
    <w:rsid w:val="00D473F9"/>
    <w:rsid w:val="00D47434"/>
    <w:rsid w:val="00D475E2"/>
    <w:rsid w:val="00D47CEA"/>
    <w:rsid w:val="00D47DFF"/>
    <w:rsid w:val="00D504A0"/>
    <w:rsid w:val="00D510E2"/>
    <w:rsid w:val="00D511B0"/>
    <w:rsid w:val="00D51253"/>
    <w:rsid w:val="00D51495"/>
    <w:rsid w:val="00D51761"/>
    <w:rsid w:val="00D51775"/>
    <w:rsid w:val="00D519AF"/>
    <w:rsid w:val="00D51AC5"/>
    <w:rsid w:val="00D51B14"/>
    <w:rsid w:val="00D51CCA"/>
    <w:rsid w:val="00D51D3F"/>
    <w:rsid w:val="00D51F52"/>
    <w:rsid w:val="00D5212D"/>
    <w:rsid w:val="00D522D4"/>
    <w:rsid w:val="00D522ED"/>
    <w:rsid w:val="00D5286F"/>
    <w:rsid w:val="00D52A59"/>
    <w:rsid w:val="00D52D6D"/>
    <w:rsid w:val="00D52FDE"/>
    <w:rsid w:val="00D53036"/>
    <w:rsid w:val="00D5384B"/>
    <w:rsid w:val="00D53A34"/>
    <w:rsid w:val="00D543C1"/>
    <w:rsid w:val="00D54444"/>
    <w:rsid w:val="00D54486"/>
    <w:rsid w:val="00D5468A"/>
    <w:rsid w:val="00D546D0"/>
    <w:rsid w:val="00D54E21"/>
    <w:rsid w:val="00D55006"/>
    <w:rsid w:val="00D551E6"/>
    <w:rsid w:val="00D55205"/>
    <w:rsid w:val="00D5522D"/>
    <w:rsid w:val="00D55595"/>
    <w:rsid w:val="00D5576C"/>
    <w:rsid w:val="00D55B22"/>
    <w:rsid w:val="00D55B65"/>
    <w:rsid w:val="00D55FBB"/>
    <w:rsid w:val="00D56012"/>
    <w:rsid w:val="00D564D0"/>
    <w:rsid w:val="00D564F4"/>
    <w:rsid w:val="00D56B19"/>
    <w:rsid w:val="00D56D5F"/>
    <w:rsid w:val="00D56E44"/>
    <w:rsid w:val="00D56F67"/>
    <w:rsid w:val="00D570E9"/>
    <w:rsid w:val="00D575DC"/>
    <w:rsid w:val="00D5761D"/>
    <w:rsid w:val="00D6000C"/>
    <w:rsid w:val="00D60391"/>
    <w:rsid w:val="00D605DB"/>
    <w:rsid w:val="00D60665"/>
    <w:rsid w:val="00D60719"/>
    <w:rsid w:val="00D608E4"/>
    <w:rsid w:val="00D609FF"/>
    <w:rsid w:val="00D60BB4"/>
    <w:rsid w:val="00D60C45"/>
    <w:rsid w:val="00D60EE3"/>
    <w:rsid w:val="00D60F8C"/>
    <w:rsid w:val="00D610E0"/>
    <w:rsid w:val="00D61177"/>
    <w:rsid w:val="00D611D2"/>
    <w:rsid w:val="00D614EE"/>
    <w:rsid w:val="00D61678"/>
    <w:rsid w:val="00D6183D"/>
    <w:rsid w:val="00D618A5"/>
    <w:rsid w:val="00D618B6"/>
    <w:rsid w:val="00D618BB"/>
    <w:rsid w:val="00D61A93"/>
    <w:rsid w:val="00D61B79"/>
    <w:rsid w:val="00D61FBF"/>
    <w:rsid w:val="00D62182"/>
    <w:rsid w:val="00D623AB"/>
    <w:rsid w:val="00D62589"/>
    <w:rsid w:val="00D625B0"/>
    <w:rsid w:val="00D6263C"/>
    <w:rsid w:val="00D626B1"/>
    <w:rsid w:val="00D62939"/>
    <w:rsid w:val="00D62B38"/>
    <w:rsid w:val="00D62E34"/>
    <w:rsid w:val="00D62E3A"/>
    <w:rsid w:val="00D62FE0"/>
    <w:rsid w:val="00D63283"/>
    <w:rsid w:val="00D638DC"/>
    <w:rsid w:val="00D639AC"/>
    <w:rsid w:val="00D64001"/>
    <w:rsid w:val="00D6414B"/>
    <w:rsid w:val="00D641B9"/>
    <w:rsid w:val="00D6449D"/>
    <w:rsid w:val="00D64850"/>
    <w:rsid w:val="00D65041"/>
    <w:rsid w:val="00D65120"/>
    <w:rsid w:val="00D65201"/>
    <w:rsid w:val="00D654B9"/>
    <w:rsid w:val="00D6569F"/>
    <w:rsid w:val="00D656AD"/>
    <w:rsid w:val="00D658EA"/>
    <w:rsid w:val="00D65EB5"/>
    <w:rsid w:val="00D65FF3"/>
    <w:rsid w:val="00D66204"/>
    <w:rsid w:val="00D66291"/>
    <w:rsid w:val="00D6644B"/>
    <w:rsid w:val="00D6655F"/>
    <w:rsid w:val="00D668CF"/>
    <w:rsid w:val="00D66B4C"/>
    <w:rsid w:val="00D66F6E"/>
    <w:rsid w:val="00D675F8"/>
    <w:rsid w:val="00D677B8"/>
    <w:rsid w:val="00D6783C"/>
    <w:rsid w:val="00D67A70"/>
    <w:rsid w:val="00D67C73"/>
    <w:rsid w:val="00D67CAE"/>
    <w:rsid w:val="00D67CC4"/>
    <w:rsid w:val="00D707A1"/>
    <w:rsid w:val="00D708D1"/>
    <w:rsid w:val="00D70CD5"/>
    <w:rsid w:val="00D70DD7"/>
    <w:rsid w:val="00D70F42"/>
    <w:rsid w:val="00D711F6"/>
    <w:rsid w:val="00D712F7"/>
    <w:rsid w:val="00D713F2"/>
    <w:rsid w:val="00D71516"/>
    <w:rsid w:val="00D715F9"/>
    <w:rsid w:val="00D71762"/>
    <w:rsid w:val="00D719D9"/>
    <w:rsid w:val="00D71AAF"/>
    <w:rsid w:val="00D71D33"/>
    <w:rsid w:val="00D7204A"/>
    <w:rsid w:val="00D7209C"/>
    <w:rsid w:val="00D724A2"/>
    <w:rsid w:val="00D724BF"/>
    <w:rsid w:val="00D72799"/>
    <w:rsid w:val="00D72A31"/>
    <w:rsid w:val="00D72AD8"/>
    <w:rsid w:val="00D72F01"/>
    <w:rsid w:val="00D73519"/>
    <w:rsid w:val="00D73818"/>
    <w:rsid w:val="00D7389D"/>
    <w:rsid w:val="00D73995"/>
    <w:rsid w:val="00D73E86"/>
    <w:rsid w:val="00D74229"/>
    <w:rsid w:val="00D74287"/>
    <w:rsid w:val="00D744CF"/>
    <w:rsid w:val="00D7473F"/>
    <w:rsid w:val="00D74BC0"/>
    <w:rsid w:val="00D75285"/>
    <w:rsid w:val="00D754C2"/>
    <w:rsid w:val="00D75976"/>
    <w:rsid w:val="00D75C12"/>
    <w:rsid w:val="00D75CD3"/>
    <w:rsid w:val="00D760B9"/>
    <w:rsid w:val="00D762B3"/>
    <w:rsid w:val="00D7663D"/>
    <w:rsid w:val="00D766A0"/>
    <w:rsid w:val="00D76A53"/>
    <w:rsid w:val="00D76F2C"/>
    <w:rsid w:val="00D771C9"/>
    <w:rsid w:val="00D77315"/>
    <w:rsid w:val="00D77B8A"/>
    <w:rsid w:val="00D77FBD"/>
    <w:rsid w:val="00D77FC0"/>
    <w:rsid w:val="00D77FEF"/>
    <w:rsid w:val="00D8008E"/>
    <w:rsid w:val="00D8067E"/>
    <w:rsid w:val="00D808B5"/>
    <w:rsid w:val="00D80A9F"/>
    <w:rsid w:val="00D80CE4"/>
    <w:rsid w:val="00D80DD8"/>
    <w:rsid w:val="00D80FEE"/>
    <w:rsid w:val="00D81233"/>
    <w:rsid w:val="00D81594"/>
    <w:rsid w:val="00D81727"/>
    <w:rsid w:val="00D81944"/>
    <w:rsid w:val="00D81A71"/>
    <w:rsid w:val="00D81D4A"/>
    <w:rsid w:val="00D820E0"/>
    <w:rsid w:val="00D825FF"/>
    <w:rsid w:val="00D829F1"/>
    <w:rsid w:val="00D82BBC"/>
    <w:rsid w:val="00D82C22"/>
    <w:rsid w:val="00D82EEB"/>
    <w:rsid w:val="00D82FCB"/>
    <w:rsid w:val="00D832E1"/>
    <w:rsid w:val="00D83378"/>
    <w:rsid w:val="00D833A1"/>
    <w:rsid w:val="00D83CE7"/>
    <w:rsid w:val="00D83FA7"/>
    <w:rsid w:val="00D841D6"/>
    <w:rsid w:val="00D8420A"/>
    <w:rsid w:val="00D84AE6"/>
    <w:rsid w:val="00D84F62"/>
    <w:rsid w:val="00D850C3"/>
    <w:rsid w:val="00D852A9"/>
    <w:rsid w:val="00D8533A"/>
    <w:rsid w:val="00D853D0"/>
    <w:rsid w:val="00D855CC"/>
    <w:rsid w:val="00D85614"/>
    <w:rsid w:val="00D858A9"/>
    <w:rsid w:val="00D85FFD"/>
    <w:rsid w:val="00D860FD"/>
    <w:rsid w:val="00D86177"/>
    <w:rsid w:val="00D862DE"/>
    <w:rsid w:val="00D86C31"/>
    <w:rsid w:val="00D86C50"/>
    <w:rsid w:val="00D86C74"/>
    <w:rsid w:val="00D86C95"/>
    <w:rsid w:val="00D87488"/>
    <w:rsid w:val="00D878E0"/>
    <w:rsid w:val="00D879D6"/>
    <w:rsid w:val="00D87B5C"/>
    <w:rsid w:val="00D87F86"/>
    <w:rsid w:val="00D90019"/>
    <w:rsid w:val="00D90217"/>
    <w:rsid w:val="00D90378"/>
    <w:rsid w:val="00D90396"/>
    <w:rsid w:val="00D903FE"/>
    <w:rsid w:val="00D9047A"/>
    <w:rsid w:val="00D90BC0"/>
    <w:rsid w:val="00D90D43"/>
    <w:rsid w:val="00D90F8F"/>
    <w:rsid w:val="00D90FF1"/>
    <w:rsid w:val="00D91036"/>
    <w:rsid w:val="00D91372"/>
    <w:rsid w:val="00D91566"/>
    <w:rsid w:val="00D917C5"/>
    <w:rsid w:val="00D917DA"/>
    <w:rsid w:val="00D917DE"/>
    <w:rsid w:val="00D91B99"/>
    <w:rsid w:val="00D91C18"/>
    <w:rsid w:val="00D91EB4"/>
    <w:rsid w:val="00D92247"/>
    <w:rsid w:val="00D92391"/>
    <w:rsid w:val="00D92446"/>
    <w:rsid w:val="00D928ED"/>
    <w:rsid w:val="00D92A30"/>
    <w:rsid w:val="00D92B9E"/>
    <w:rsid w:val="00D92BEC"/>
    <w:rsid w:val="00D92DCF"/>
    <w:rsid w:val="00D92E21"/>
    <w:rsid w:val="00D92FA2"/>
    <w:rsid w:val="00D93041"/>
    <w:rsid w:val="00D9318D"/>
    <w:rsid w:val="00D935A0"/>
    <w:rsid w:val="00D9381A"/>
    <w:rsid w:val="00D93BC4"/>
    <w:rsid w:val="00D93E7F"/>
    <w:rsid w:val="00D9401D"/>
    <w:rsid w:val="00D944FF"/>
    <w:rsid w:val="00D94AC4"/>
    <w:rsid w:val="00D9524A"/>
    <w:rsid w:val="00D952D4"/>
    <w:rsid w:val="00D953E4"/>
    <w:rsid w:val="00D9567A"/>
    <w:rsid w:val="00D95866"/>
    <w:rsid w:val="00D95972"/>
    <w:rsid w:val="00D95AFF"/>
    <w:rsid w:val="00D95E20"/>
    <w:rsid w:val="00D95EE7"/>
    <w:rsid w:val="00D96121"/>
    <w:rsid w:val="00D963DE"/>
    <w:rsid w:val="00D966A8"/>
    <w:rsid w:val="00D96BD9"/>
    <w:rsid w:val="00D96EEE"/>
    <w:rsid w:val="00D9708A"/>
    <w:rsid w:val="00D97703"/>
    <w:rsid w:val="00D97917"/>
    <w:rsid w:val="00DA0D36"/>
    <w:rsid w:val="00DA0E27"/>
    <w:rsid w:val="00DA1349"/>
    <w:rsid w:val="00DA16C7"/>
    <w:rsid w:val="00DA17B9"/>
    <w:rsid w:val="00DA18B7"/>
    <w:rsid w:val="00DA1B8B"/>
    <w:rsid w:val="00DA1E28"/>
    <w:rsid w:val="00DA25AC"/>
    <w:rsid w:val="00DA2853"/>
    <w:rsid w:val="00DA2887"/>
    <w:rsid w:val="00DA2E01"/>
    <w:rsid w:val="00DA3107"/>
    <w:rsid w:val="00DA3426"/>
    <w:rsid w:val="00DA3668"/>
    <w:rsid w:val="00DA3791"/>
    <w:rsid w:val="00DA39DE"/>
    <w:rsid w:val="00DA4445"/>
    <w:rsid w:val="00DA477A"/>
    <w:rsid w:val="00DA4897"/>
    <w:rsid w:val="00DA4D45"/>
    <w:rsid w:val="00DA50FB"/>
    <w:rsid w:val="00DA51CF"/>
    <w:rsid w:val="00DA52E5"/>
    <w:rsid w:val="00DA530B"/>
    <w:rsid w:val="00DA547A"/>
    <w:rsid w:val="00DA5491"/>
    <w:rsid w:val="00DA54D3"/>
    <w:rsid w:val="00DA5862"/>
    <w:rsid w:val="00DA5A3B"/>
    <w:rsid w:val="00DA5C47"/>
    <w:rsid w:val="00DA5D4A"/>
    <w:rsid w:val="00DA5FD4"/>
    <w:rsid w:val="00DA618A"/>
    <w:rsid w:val="00DA61F6"/>
    <w:rsid w:val="00DA632C"/>
    <w:rsid w:val="00DA6439"/>
    <w:rsid w:val="00DA66BB"/>
    <w:rsid w:val="00DA6E62"/>
    <w:rsid w:val="00DA6EE6"/>
    <w:rsid w:val="00DA7228"/>
    <w:rsid w:val="00DA7397"/>
    <w:rsid w:val="00DA74BD"/>
    <w:rsid w:val="00DA77CB"/>
    <w:rsid w:val="00DA7AFF"/>
    <w:rsid w:val="00DA7CCE"/>
    <w:rsid w:val="00DA7EFE"/>
    <w:rsid w:val="00DB00F2"/>
    <w:rsid w:val="00DB0171"/>
    <w:rsid w:val="00DB0ABF"/>
    <w:rsid w:val="00DB0B86"/>
    <w:rsid w:val="00DB0F9D"/>
    <w:rsid w:val="00DB101B"/>
    <w:rsid w:val="00DB105F"/>
    <w:rsid w:val="00DB111C"/>
    <w:rsid w:val="00DB183B"/>
    <w:rsid w:val="00DB18AF"/>
    <w:rsid w:val="00DB1911"/>
    <w:rsid w:val="00DB1FA1"/>
    <w:rsid w:val="00DB2170"/>
    <w:rsid w:val="00DB21E7"/>
    <w:rsid w:val="00DB2386"/>
    <w:rsid w:val="00DB242E"/>
    <w:rsid w:val="00DB25E8"/>
    <w:rsid w:val="00DB26DA"/>
    <w:rsid w:val="00DB2746"/>
    <w:rsid w:val="00DB2839"/>
    <w:rsid w:val="00DB2F81"/>
    <w:rsid w:val="00DB3018"/>
    <w:rsid w:val="00DB32E8"/>
    <w:rsid w:val="00DB3325"/>
    <w:rsid w:val="00DB34DF"/>
    <w:rsid w:val="00DB3A21"/>
    <w:rsid w:val="00DB3A2C"/>
    <w:rsid w:val="00DB3A50"/>
    <w:rsid w:val="00DB3B25"/>
    <w:rsid w:val="00DB3B74"/>
    <w:rsid w:val="00DB3BE9"/>
    <w:rsid w:val="00DB3F58"/>
    <w:rsid w:val="00DB4619"/>
    <w:rsid w:val="00DB46EA"/>
    <w:rsid w:val="00DB4AD8"/>
    <w:rsid w:val="00DB4C29"/>
    <w:rsid w:val="00DB4DF4"/>
    <w:rsid w:val="00DB5556"/>
    <w:rsid w:val="00DB55C9"/>
    <w:rsid w:val="00DB570C"/>
    <w:rsid w:val="00DB5783"/>
    <w:rsid w:val="00DB58E2"/>
    <w:rsid w:val="00DB5A5E"/>
    <w:rsid w:val="00DB5AED"/>
    <w:rsid w:val="00DB5DC1"/>
    <w:rsid w:val="00DB5E3F"/>
    <w:rsid w:val="00DB612E"/>
    <w:rsid w:val="00DB6765"/>
    <w:rsid w:val="00DB6F67"/>
    <w:rsid w:val="00DB7123"/>
    <w:rsid w:val="00DB7429"/>
    <w:rsid w:val="00DB7AA1"/>
    <w:rsid w:val="00DB7B09"/>
    <w:rsid w:val="00DB7D25"/>
    <w:rsid w:val="00DB7E49"/>
    <w:rsid w:val="00DC0117"/>
    <w:rsid w:val="00DC064A"/>
    <w:rsid w:val="00DC0711"/>
    <w:rsid w:val="00DC07CA"/>
    <w:rsid w:val="00DC07F7"/>
    <w:rsid w:val="00DC0854"/>
    <w:rsid w:val="00DC0899"/>
    <w:rsid w:val="00DC0E5D"/>
    <w:rsid w:val="00DC1001"/>
    <w:rsid w:val="00DC13E7"/>
    <w:rsid w:val="00DC156F"/>
    <w:rsid w:val="00DC16B4"/>
    <w:rsid w:val="00DC1894"/>
    <w:rsid w:val="00DC1AAB"/>
    <w:rsid w:val="00DC1D35"/>
    <w:rsid w:val="00DC27FF"/>
    <w:rsid w:val="00DC298A"/>
    <w:rsid w:val="00DC29DD"/>
    <w:rsid w:val="00DC2BE1"/>
    <w:rsid w:val="00DC2BF5"/>
    <w:rsid w:val="00DC2CD3"/>
    <w:rsid w:val="00DC3048"/>
    <w:rsid w:val="00DC3106"/>
    <w:rsid w:val="00DC3224"/>
    <w:rsid w:val="00DC3259"/>
    <w:rsid w:val="00DC33E0"/>
    <w:rsid w:val="00DC36F5"/>
    <w:rsid w:val="00DC3822"/>
    <w:rsid w:val="00DC385C"/>
    <w:rsid w:val="00DC38FA"/>
    <w:rsid w:val="00DC392C"/>
    <w:rsid w:val="00DC3C7A"/>
    <w:rsid w:val="00DC3F54"/>
    <w:rsid w:val="00DC418B"/>
    <w:rsid w:val="00DC426A"/>
    <w:rsid w:val="00DC4283"/>
    <w:rsid w:val="00DC4290"/>
    <w:rsid w:val="00DC44C7"/>
    <w:rsid w:val="00DC462E"/>
    <w:rsid w:val="00DC47E3"/>
    <w:rsid w:val="00DC4800"/>
    <w:rsid w:val="00DC495C"/>
    <w:rsid w:val="00DC4BFC"/>
    <w:rsid w:val="00DC51CF"/>
    <w:rsid w:val="00DC5340"/>
    <w:rsid w:val="00DC556F"/>
    <w:rsid w:val="00DC567D"/>
    <w:rsid w:val="00DC5B2C"/>
    <w:rsid w:val="00DC5C48"/>
    <w:rsid w:val="00DC5DF6"/>
    <w:rsid w:val="00DC62DC"/>
    <w:rsid w:val="00DC6582"/>
    <w:rsid w:val="00DC68D1"/>
    <w:rsid w:val="00DC6C23"/>
    <w:rsid w:val="00DC73F1"/>
    <w:rsid w:val="00DC756C"/>
    <w:rsid w:val="00DC795A"/>
    <w:rsid w:val="00DC7D07"/>
    <w:rsid w:val="00DC7DC8"/>
    <w:rsid w:val="00DC7DCC"/>
    <w:rsid w:val="00DC7F4F"/>
    <w:rsid w:val="00DD024C"/>
    <w:rsid w:val="00DD03BB"/>
    <w:rsid w:val="00DD0D4E"/>
    <w:rsid w:val="00DD0DB3"/>
    <w:rsid w:val="00DD0EB8"/>
    <w:rsid w:val="00DD1118"/>
    <w:rsid w:val="00DD145C"/>
    <w:rsid w:val="00DD1764"/>
    <w:rsid w:val="00DD1BF1"/>
    <w:rsid w:val="00DD1D55"/>
    <w:rsid w:val="00DD2684"/>
    <w:rsid w:val="00DD27F8"/>
    <w:rsid w:val="00DD2ABC"/>
    <w:rsid w:val="00DD2E5E"/>
    <w:rsid w:val="00DD302E"/>
    <w:rsid w:val="00DD31FA"/>
    <w:rsid w:val="00DD333C"/>
    <w:rsid w:val="00DD366F"/>
    <w:rsid w:val="00DD3E5D"/>
    <w:rsid w:val="00DD3EA1"/>
    <w:rsid w:val="00DD4072"/>
    <w:rsid w:val="00DD4336"/>
    <w:rsid w:val="00DD441E"/>
    <w:rsid w:val="00DD44B6"/>
    <w:rsid w:val="00DD450A"/>
    <w:rsid w:val="00DD48FE"/>
    <w:rsid w:val="00DD4973"/>
    <w:rsid w:val="00DD4975"/>
    <w:rsid w:val="00DD4B3A"/>
    <w:rsid w:val="00DD4CC2"/>
    <w:rsid w:val="00DD4DBF"/>
    <w:rsid w:val="00DD4EFA"/>
    <w:rsid w:val="00DD5163"/>
    <w:rsid w:val="00DD51A7"/>
    <w:rsid w:val="00DD5246"/>
    <w:rsid w:val="00DD5725"/>
    <w:rsid w:val="00DD5D1E"/>
    <w:rsid w:val="00DD60C3"/>
    <w:rsid w:val="00DD62D6"/>
    <w:rsid w:val="00DD6371"/>
    <w:rsid w:val="00DD6397"/>
    <w:rsid w:val="00DD656A"/>
    <w:rsid w:val="00DD65F9"/>
    <w:rsid w:val="00DD674F"/>
    <w:rsid w:val="00DD6AE6"/>
    <w:rsid w:val="00DD6D8E"/>
    <w:rsid w:val="00DD6FEF"/>
    <w:rsid w:val="00DD72D8"/>
    <w:rsid w:val="00DD73CD"/>
    <w:rsid w:val="00DD7E4E"/>
    <w:rsid w:val="00DD7EC3"/>
    <w:rsid w:val="00DE05A6"/>
    <w:rsid w:val="00DE087F"/>
    <w:rsid w:val="00DE138D"/>
    <w:rsid w:val="00DE188A"/>
    <w:rsid w:val="00DE1D79"/>
    <w:rsid w:val="00DE26AC"/>
    <w:rsid w:val="00DE27A0"/>
    <w:rsid w:val="00DE2B27"/>
    <w:rsid w:val="00DE2F3C"/>
    <w:rsid w:val="00DE3243"/>
    <w:rsid w:val="00DE3323"/>
    <w:rsid w:val="00DE34D9"/>
    <w:rsid w:val="00DE366C"/>
    <w:rsid w:val="00DE3F55"/>
    <w:rsid w:val="00DE48A5"/>
    <w:rsid w:val="00DE49E8"/>
    <w:rsid w:val="00DE4A01"/>
    <w:rsid w:val="00DE4D70"/>
    <w:rsid w:val="00DE4F1F"/>
    <w:rsid w:val="00DE4F7D"/>
    <w:rsid w:val="00DE50BE"/>
    <w:rsid w:val="00DE5423"/>
    <w:rsid w:val="00DE5483"/>
    <w:rsid w:val="00DE54F8"/>
    <w:rsid w:val="00DE5584"/>
    <w:rsid w:val="00DE5682"/>
    <w:rsid w:val="00DE574C"/>
    <w:rsid w:val="00DE5795"/>
    <w:rsid w:val="00DE57C8"/>
    <w:rsid w:val="00DE590E"/>
    <w:rsid w:val="00DE5A1E"/>
    <w:rsid w:val="00DE5FAA"/>
    <w:rsid w:val="00DE5FCA"/>
    <w:rsid w:val="00DE60AB"/>
    <w:rsid w:val="00DE6434"/>
    <w:rsid w:val="00DE65B7"/>
    <w:rsid w:val="00DE6620"/>
    <w:rsid w:val="00DE6DDD"/>
    <w:rsid w:val="00DE72E8"/>
    <w:rsid w:val="00DE75F4"/>
    <w:rsid w:val="00DE7799"/>
    <w:rsid w:val="00DE7ABF"/>
    <w:rsid w:val="00DE7B18"/>
    <w:rsid w:val="00DE7B4E"/>
    <w:rsid w:val="00DE7B8B"/>
    <w:rsid w:val="00DE7C56"/>
    <w:rsid w:val="00DE7CFC"/>
    <w:rsid w:val="00DF010A"/>
    <w:rsid w:val="00DF0159"/>
    <w:rsid w:val="00DF0305"/>
    <w:rsid w:val="00DF0368"/>
    <w:rsid w:val="00DF03AF"/>
    <w:rsid w:val="00DF03D3"/>
    <w:rsid w:val="00DF051B"/>
    <w:rsid w:val="00DF0528"/>
    <w:rsid w:val="00DF07C8"/>
    <w:rsid w:val="00DF0CDD"/>
    <w:rsid w:val="00DF0E89"/>
    <w:rsid w:val="00DF0FBC"/>
    <w:rsid w:val="00DF128B"/>
    <w:rsid w:val="00DF15AF"/>
    <w:rsid w:val="00DF16E8"/>
    <w:rsid w:val="00DF1B93"/>
    <w:rsid w:val="00DF1E86"/>
    <w:rsid w:val="00DF1FF8"/>
    <w:rsid w:val="00DF205F"/>
    <w:rsid w:val="00DF2408"/>
    <w:rsid w:val="00DF2498"/>
    <w:rsid w:val="00DF279E"/>
    <w:rsid w:val="00DF2A54"/>
    <w:rsid w:val="00DF2B05"/>
    <w:rsid w:val="00DF2BE5"/>
    <w:rsid w:val="00DF2F10"/>
    <w:rsid w:val="00DF3114"/>
    <w:rsid w:val="00DF324D"/>
    <w:rsid w:val="00DF342D"/>
    <w:rsid w:val="00DF3716"/>
    <w:rsid w:val="00DF3784"/>
    <w:rsid w:val="00DF3811"/>
    <w:rsid w:val="00DF39F9"/>
    <w:rsid w:val="00DF3BD4"/>
    <w:rsid w:val="00DF3FEC"/>
    <w:rsid w:val="00DF42D1"/>
    <w:rsid w:val="00DF439A"/>
    <w:rsid w:val="00DF44B9"/>
    <w:rsid w:val="00DF4617"/>
    <w:rsid w:val="00DF4ADB"/>
    <w:rsid w:val="00DF4E20"/>
    <w:rsid w:val="00DF4F3E"/>
    <w:rsid w:val="00DF4F46"/>
    <w:rsid w:val="00DF50A9"/>
    <w:rsid w:val="00DF5828"/>
    <w:rsid w:val="00DF5B7D"/>
    <w:rsid w:val="00DF5F1E"/>
    <w:rsid w:val="00DF635A"/>
    <w:rsid w:val="00DF6474"/>
    <w:rsid w:val="00DF6B8B"/>
    <w:rsid w:val="00DF6B9B"/>
    <w:rsid w:val="00DF6C02"/>
    <w:rsid w:val="00DF6CC9"/>
    <w:rsid w:val="00DF7059"/>
    <w:rsid w:val="00DF755B"/>
    <w:rsid w:val="00DF771E"/>
    <w:rsid w:val="00DF779F"/>
    <w:rsid w:val="00DF79FC"/>
    <w:rsid w:val="00E000A1"/>
    <w:rsid w:val="00E00110"/>
    <w:rsid w:val="00E002CF"/>
    <w:rsid w:val="00E0064C"/>
    <w:rsid w:val="00E00BCA"/>
    <w:rsid w:val="00E00CC7"/>
    <w:rsid w:val="00E00FBC"/>
    <w:rsid w:val="00E00FCE"/>
    <w:rsid w:val="00E01060"/>
    <w:rsid w:val="00E014FD"/>
    <w:rsid w:val="00E0150B"/>
    <w:rsid w:val="00E0155F"/>
    <w:rsid w:val="00E015AE"/>
    <w:rsid w:val="00E017CA"/>
    <w:rsid w:val="00E01995"/>
    <w:rsid w:val="00E019B5"/>
    <w:rsid w:val="00E019ED"/>
    <w:rsid w:val="00E01ADF"/>
    <w:rsid w:val="00E01C61"/>
    <w:rsid w:val="00E01C90"/>
    <w:rsid w:val="00E01CBA"/>
    <w:rsid w:val="00E01EA3"/>
    <w:rsid w:val="00E01F41"/>
    <w:rsid w:val="00E0205A"/>
    <w:rsid w:val="00E0242F"/>
    <w:rsid w:val="00E02645"/>
    <w:rsid w:val="00E026FE"/>
    <w:rsid w:val="00E02AC1"/>
    <w:rsid w:val="00E02CE9"/>
    <w:rsid w:val="00E02F1D"/>
    <w:rsid w:val="00E03170"/>
    <w:rsid w:val="00E032CF"/>
    <w:rsid w:val="00E03A48"/>
    <w:rsid w:val="00E04062"/>
    <w:rsid w:val="00E04403"/>
    <w:rsid w:val="00E045EC"/>
    <w:rsid w:val="00E045EF"/>
    <w:rsid w:val="00E0477D"/>
    <w:rsid w:val="00E04790"/>
    <w:rsid w:val="00E048A0"/>
    <w:rsid w:val="00E049D0"/>
    <w:rsid w:val="00E04AFB"/>
    <w:rsid w:val="00E05A33"/>
    <w:rsid w:val="00E05CF3"/>
    <w:rsid w:val="00E05E6A"/>
    <w:rsid w:val="00E05EB9"/>
    <w:rsid w:val="00E06277"/>
    <w:rsid w:val="00E065EF"/>
    <w:rsid w:val="00E0665E"/>
    <w:rsid w:val="00E0688E"/>
    <w:rsid w:val="00E06BAA"/>
    <w:rsid w:val="00E06BAB"/>
    <w:rsid w:val="00E06C20"/>
    <w:rsid w:val="00E06D54"/>
    <w:rsid w:val="00E07106"/>
    <w:rsid w:val="00E071E3"/>
    <w:rsid w:val="00E07291"/>
    <w:rsid w:val="00E07517"/>
    <w:rsid w:val="00E1007A"/>
    <w:rsid w:val="00E10292"/>
    <w:rsid w:val="00E1039A"/>
    <w:rsid w:val="00E106D1"/>
    <w:rsid w:val="00E10E63"/>
    <w:rsid w:val="00E10F10"/>
    <w:rsid w:val="00E1106C"/>
    <w:rsid w:val="00E11227"/>
    <w:rsid w:val="00E115F7"/>
    <w:rsid w:val="00E117F7"/>
    <w:rsid w:val="00E118FF"/>
    <w:rsid w:val="00E11A35"/>
    <w:rsid w:val="00E12010"/>
    <w:rsid w:val="00E122B8"/>
    <w:rsid w:val="00E123DD"/>
    <w:rsid w:val="00E12544"/>
    <w:rsid w:val="00E1266C"/>
    <w:rsid w:val="00E12692"/>
    <w:rsid w:val="00E12731"/>
    <w:rsid w:val="00E12A09"/>
    <w:rsid w:val="00E12C79"/>
    <w:rsid w:val="00E12CFD"/>
    <w:rsid w:val="00E12EBE"/>
    <w:rsid w:val="00E131E4"/>
    <w:rsid w:val="00E133F7"/>
    <w:rsid w:val="00E135D5"/>
    <w:rsid w:val="00E1367F"/>
    <w:rsid w:val="00E1391F"/>
    <w:rsid w:val="00E139C6"/>
    <w:rsid w:val="00E13AA8"/>
    <w:rsid w:val="00E13EEF"/>
    <w:rsid w:val="00E13F2A"/>
    <w:rsid w:val="00E1425C"/>
    <w:rsid w:val="00E1432A"/>
    <w:rsid w:val="00E1440B"/>
    <w:rsid w:val="00E1454A"/>
    <w:rsid w:val="00E146C3"/>
    <w:rsid w:val="00E146C6"/>
    <w:rsid w:val="00E14CA1"/>
    <w:rsid w:val="00E14EF3"/>
    <w:rsid w:val="00E14F8C"/>
    <w:rsid w:val="00E150AA"/>
    <w:rsid w:val="00E1510C"/>
    <w:rsid w:val="00E153CA"/>
    <w:rsid w:val="00E15411"/>
    <w:rsid w:val="00E159AA"/>
    <w:rsid w:val="00E15A0D"/>
    <w:rsid w:val="00E15D56"/>
    <w:rsid w:val="00E15F39"/>
    <w:rsid w:val="00E15F47"/>
    <w:rsid w:val="00E162F7"/>
    <w:rsid w:val="00E164FB"/>
    <w:rsid w:val="00E166E1"/>
    <w:rsid w:val="00E16771"/>
    <w:rsid w:val="00E16794"/>
    <w:rsid w:val="00E16923"/>
    <w:rsid w:val="00E16983"/>
    <w:rsid w:val="00E169B0"/>
    <w:rsid w:val="00E169D4"/>
    <w:rsid w:val="00E17460"/>
    <w:rsid w:val="00E17D08"/>
    <w:rsid w:val="00E17D1D"/>
    <w:rsid w:val="00E2002B"/>
    <w:rsid w:val="00E200E3"/>
    <w:rsid w:val="00E20181"/>
    <w:rsid w:val="00E201F5"/>
    <w:rsid w:val="00E20205"/>
    <w:rsid w:val="00E2060D"/>
    <w:rsid w:val="00E207B8"/>
    <w:rsid w:val="00E20AB3"/>
    <w:rsid w:val="00E20B97"/>
    <w:rsid w:val="00E20C08"/>
    <w:rsid w:val="00E20D33"/>
    <w:rsid w:val="00E20D94"/>
    <w:rsid w:val="00E20E29"/>
    <w:rsid w:val="00E20E48"/>
    <w:rsid w:val="00E2128C"/>
    <w:rsid w:val="00E213B1"/>
    <w:rsid w:val="00E2157A"/>
    <w:rsid w:val="00E215CB"/>
    <w:rsid w:val="00E216EA"/>
    <w:rsid w:val="00E2180D"/>
    <w:rsid w:val="00E21A0D"/>
    <w:rsid w:val="00E21A41"/>
    <w:rsid w:val="00E21F09"/>
    <w:rsid w:val="00E21FCC"/>
    <w:rsid w:val="00E226A1"/>
    <w:rsid w:val="00E226E7"/>
    <w:rsid w:val="00E22956"/>
    <w:rsid w:val="00E229AE"/>
    <w:rsid w:val="00E22A7E"/>
    <w:rsid w:val="00E22A97"/>
    <w:rsid w:val="00E22AE7"/>
    <w:rsid w:val="00E22E28"/>
    <w:rsid w:val="00E231E0"/>
    <w:rsid w:val="00E2362D"/>
    <w:rsid w:val="00E23A66"/>
    <w:rsid w:val="00E23FF5"/>
    <w:rsid w:val="00E24142"/>
    <w:rsid w:val="00E24563"/>
    <w:rsid w:val="00E2477D"/>
    <w:rsid w:val="00E2488A"/>
    <w:rsid w:val="00E249E3"/>
    <w:rsid w:val="00E24DA9"/>
    <w:rsid w:val="00E24E3C"/>
    <w:rsid w:val="00E2514B"/>
    <w:rsid w:val="00E253F1"/>
    <w:rsid w:val="00E2558C"/>
    <w:rsid w:val="00E2574E"/>
    <w:rsid w:val="00E2585A"/>
    <w:rsid w:val="00E260FA"/>
    <w:rsid w:val="00E26125"/>
    <w:rsid w:val="00E26397"/>
    <w:rsid w:val="00E2648F"/>
    <w:rsid w:val="00E26AAC"/>
    <w:rsid w:val="00E26B68"/>
    <w:rsid w:val="00E26BEC"/>
    <w:rsid w:val="00E26D49"/>
    <w:rsid w:val="00E26DE7"/>
    <w:rsid w:val="00E26DFD"/>
    <w:rsid w:val="00E26FB5"/>
    <w:rsid w:val="00E271BB"/>
    <w:rsid w:val="00E272B7"/>
    <w:rsid w:val="00E27586"/>
    <w:rsid w:val="00E27650"/>
    <w:rsid w:val="00E2780C"/>
    <w:rsid w:val="00E27DD3"/>
    <w:rsid w:val="00E27F2D"/>
    <w:rsid w:val="00E27F7A"/>
    <w:rsid w:val="00E27FCA"/>
    <w:rsid w:val="00E3012F"/>
    <w:rsid w:val="00E3023A"/>
    <w:rsid w:val="00E3027E"/>
    <w:rsid w:val="00E30712"/>
    <w:rsid w:val="00E3091A"/>
    <w:rsid w:val="00E30961"/>
    <w:rsid w:val="00E30ACC"/>
    <w:rsid w:val="00E30FFF"/>
    <w:rsid w:val="00E3115D"/>
    <w:rsid w:val="00E31487"/>
    <w:rsid w:val="00E315E9"/>
    <w:rsid w:val="00E316B8"/>
    <w:rsid w:val="00E31C25"/>
    <w:rsid w:val="00E31DC3"/>
    <w:rsid w:val="00E3221A"/>
    <w:rsid w:val="00E32328"/>
    <w:rsid w:val="00E324EE"/>
    <w:rsid w:val="00E32767"/>
    <w:rsid w:val="00E3297A"/>
    <w:rsid w:val="00E329F0"/>
    <w:rsid w:val="00E32CFD"/>
    <w:rsid w:val="00E32DFB"/>
    <w:rsid w:val="00E32F96"/>
    <w:rsid w:val="00E331C1"/>
    <w:rsid w:val="00E33403"/>
    <w:rsid w:val="00E33589"/>
    <w:rsid w:val="00E3377A"/>
    <w:rsid w:val="00E3381A"/>
    <w:rsid w:val="00E33884"/>
    <w:rsid w:val="00E33982"/>
    <w:rsid w:val="00E33C1C"/>
    <w:rsid w:val="00E342EA"/>
    <w:rsid w:val="00E34762"/>
    <w:rsid w:val="00E34968"/>
    <w:rsid w:val="00E34BE0"/>
    <w:rsid w:val="00E34C97"/>
    <w:rsid w:val="00E34EFB"/>
    <w:rsid w:val="00E34F7E"/>
    <w:rsid w:val="00E34F9C"/>
    <w:rsid w:val="00E357E9"/>
    <w:rsid w:val="00E35936"/>
    <w:rsid w:val="00E35B2F"/>
    <w:rsid w:val="00E35CDC"/>
    <w:rsid w:val="00E35DBF"/>
    <w:rsid w:val="00E36364"/>
    <w:rsid w:val="00E36704"/>
    <w:rsid w:val="00E36859"/>
    <w:rsid w:val="00E36B79"/>
    <w:rsid w:val="00E36D62"/>
    <w:rsid w:val="00E3715B"/>
    <w:rsid w:val="00E371A2"/>
    <w:rsid w:val="00E372A7"/>
    <w:rsid w:val="00E3733C"/>
    <w:rsid w:val="00E37379"/>
    <w:rsid w:val="00E37673"/>
    <w:rsid w:val="00E376BF"/>
    <w:rsid w:val="00E377AA"/>
    <w:rsid w:val="00E37A4C"/>
    <w:rsid w:val="00E37CAF"/>
    <w:rsid w:val="00E37D5B"/>
    <w:rsid w:val="00E37E6B"/>
    <w:rsid w:val="00E40340"/>
    <w:rsid w:val="00E4047D"/>
    <w:rsid w:val="00E406DC"/>
    <w:rsid w:val="00E408DB"/>
    <w:rsid w:val="00E40963"/>
    <w:rsid w:val="00E40DA8"/>
    <w:rsid w:val="00E41124"/>
    <w:rsid w:val="00E413F7"/>
    <w:rsid w:val="00E414EF"/>
    <w:rsid w:val="00E41790"/>
    <w:rsid w:val="00E419DD"/>
    <w:rsid w:val="00E41C81"/>
    <w:rsid w:val="00E41C83"/>
    <w:rsid w:val="00E41C8C"/>
    <w:rsid w:val="00E41D72"/>
    <w:rsid w:val="00E41E66"/>
    <w:rsid w:val="00E42049"/>
    <w:rsid w:val="00E42094"/>
    <w:rsid w:val="00E42095"/>
    <w:rsid w:val="00E420EC"/>
    <w:rsid w:val="00E421C3"/>
    <w:rsid w:val="00E43318"/>
    <w:rsid w:val="00E4338B"/>
    <w:rsid w:val="00E43751"/>
    <w:rsid w:val="00E4379A"/>
    <w:rsid w:val="00E438EE"/>
    <w:rsid w:val="00E43BA3"/>
    <w:rsid w:val="00E4412E"/>
    <w:rsid w:val="00E44130"/>
    <w:rsid w:val="00E445A8"/>
    <w:rsid w:val="00E44F6F"/>
    <w:rsid w:val="00E45116"/>
    <w:rsid w:val="00E45155"/>
    <w:rsid w:val="00E46098"/>
    <w:rsid w:val="00E46163"/>
    <w:rsid w:val="00E4625E"/>
    <w:rsid w:val="00E46386"/>
    <w:rsid w:val="00E46412"/>
    <w:rsid w:val="00E466F2"/>
    <w:rsid w:val="00E4696A"/>
    <w:rsid w:val="00E46EB1"/>
    <w:rsid w:val="00E46F87"/>
    <w:rsid w:val="00E47231"/>
    <w:rsid w:val="00E4744B"/>
    <w:rsid w:val="00E474B3"/>
    <w:rsid w:val="00E4756C"/>
    <w:rsid w:val="00E475C5"/>
    <w:rsid w:val="00E47E41"/>
    <w:rsid w:val="00E47F56"/>
    <w:rsid w:val="00E50176"/>
    <w:rsid w:val="00E50294"/>
    <w:rsid w:val="00E50659"/>
    <w:rsid w:val="00E50FFC"/>
    <w:rsid w:val="00E51147"/>
    <w:rsid w:val="00E5166A"/>
    <w:rsid w:val="00E517AC"/>
    <w:rsid w:val="00E517F7"/>
    <w:rsid w:val="00E519EF"/>
    <w:rsid w:val="00E51AD1"/>
    <w:rsid w:val="00E51B61"/>
    <w:rsid w:val="00E51C78"/>
    <w:rsid w:val="00E52178"/>
    <w:rsid w:val="00E5230B"/>
    <w:rsid w:val="00E525D5"/>
    <w:rsid w:val="00E52688"/>
    <w:rsid w:val="00E526B6"/>
    <w:rsid w:val="00E52A1B"/>
    <w:rsid w:val="00E52A22"/>
    <w:rsid w:val="00E52D51"/>
    <w:rsid w:val="00E52ECF"/>
    <w:rsid w:val="00E52F4B"/>
    <w:rsid w:val="00E54032"/>
    <w:rsid w:val="00E54338"/>
    <w:rsid w:val="00E544BC"/>
    <w:rsid w:val="00E545A0"/>
    <w:rsid w:val="00E545C7"/>
    <w:rsid w:val="00E5499A"/>
    <w:rsid w:val="00E54C1F"/>
    <w:rsid w:val="00E54C30"/>
    <w:rsid w:val="00E54D90"/>
    <w:rsid w:val="00E551A3"/>
    <w:rsid w:val="00E55209"/>
    <w:rsid w:val="00E55335"/>
    <w:rsid w:val="00E5541A"/>
    <w:rsid w:val="00E55466"/>
    <w:rsid w:val="00E55586"/>
    <w:rsid w:val="00E55601"/>
    <w:rsid w:val="00E556C7"/>
    <w:rsid w:val="00E55953"/>
    <w:rsid w:val="00E559C3"/>
    <w:rsid w:val="00E55F82"/>
    <w:rsid w:val="00E56048"/>
    <w:rsid w:val="00E56061"/>
    <w:rsid w:val="00E563FE"/>
    <w:rsid w:val="00E56897"/>
    <w:rsid w:val="00E568AC"/>
    <w:rsid w:val="00E56939"/>
    <w:rsid w:val="00E57277"/>
    <w:rsid w:val="00E574C4"/>
    <w:rsid w:val="00E5751E"/>
    <w:rsid w:val="00E576F8"/>
    <w:rsid w:val="00E57A4A"/>
    <w:rsid w:val="00E57C72"/>
    <w:rsid w:val="00E57F16"/>
    <w:rsid w:val="00E57FE6"/>
    <w:rsid w:val="00E60130"/>
    <w:rsid w:val="00E60481"/>
    <w:rsid w:val="00E60796"/>
    <w:rsid w:val="00E607D2"/>
    <w:rsid w:val="00E60BD0"/>
    <w:rsid w:val="00E60DDB"/>
    <w:rsid w:val="00E60FC9"/>
    <w:rsid w:val="00E61217"/>
    <w:rsid w:val="00E6122D"/>
    <w:rsid w:val="00E6139C"/>
    <w:rsid w:val="00E61633"/>
    <w:rsid w:val="00E61B5F"/>
    <w:rsid w:val="00E61C6B"/>
    <w:rsid w:val="00E621B5"/>
    <w:rsid w:val="00E622C9"/>
    <w:rsid w:val="00E627B3"/>
    <w:rsid w:val="00E62ABF"/>
    <w:rsid w:val="00E62CF2"/>
    <w:rsid w:val="00E62CFA"/>
    <w:rsid w:val="00E62D53"/>
    <w:rsid w:val="00E62E8A"/>
    <w:rsid w:val="00E631A5"/>
    <w:rsid w:val="00E631D5"/>
    <w:rsid w:val="00E631E4"/>
    <w:rsid w:val="00E63650"/>
    <w:rsid w:val="00E63678"/>
    <w:rsid w:val="00E6373C"/>
    <w:rsid w:val="00E63D93"/>
    <w:rsid w:val="00E6426F"/>
    <w:rsid w:val="00E6441F"/>
    <w:rsid w:val="00E64536"/>
    <w:rsid w:val="00E6486F"/>
    <w:rsid w:val="00E648DF"/>
    <w:rsid w:val="00E64961"/>
    <w:rsid w:val="00E64AD0"/>
    <w:rsid w:val="00E64ED7"/>
    <w:rsid w:val="00E65127"/>
    <w:rsid w:val="00E65153"/>
    <w:rsid w:val="00E65197"/>
    <w:rsid w:val="00E651FD"/>
    <w:rsid w:val="00E6531A"/>
    <w:rsid w:val="00E6549F"/>
    <w:rsid w:val="00E6565F"/>
    <w:rsid w:val="00E657F2"/>
    <w:rsid w:val="00E65885"/>
    <w:rsid w:val="00E65953"/>
    <w:rsid w:val="00E65ACC"/>
    <w:rsid w:val="00E65C10"/>
    <w:rsid w:val="00E65E89"/>
    <w:rsid w:val="00E66024"/>
    <w:rsid w:val="00E66C2E"/>
    <w:rsid w:val="00E66CC2"/>
    <w:rsid w:val="00E66DBE"/>
    <w:rsid w:val="00E677DC"/>
    <w:rsid w:val="00E67E32"/>
    <w:rsid w:val="00E7000C"/>
    <w:rsid w:val="00E700DC"/>
    <w:rsid w:val="00E7051A"/>
    <w:rsid w:val="00E70674"/>
    <w:rsid w:val="00E708CA"/>
    <w:rsid w:val="00E709AF"/>
    <w:rsid w:val="00E71731"/>
    <w:rsid w:val="00E71876"/>
    <w:rsid w:val="00E7194E"/>
    <w:rsid w:val="00E71A09"/>
    <w:rsid w:val="00E71BC4"/>
    <w:rsid w:val="00E71DF2"/>
    <w:rsid w:val="00E722BD"/>
    <w:rsid w:val="00E72332"/>
    <w:rsid w:val="00E723C2"/>
    <w:rsid w:val="00E72465"/>
    <w:rsid w:val="00E7266C"/>
    <w:rsid w:val="00E7273E"/>
    <w:rsid w:val="00E72A51"/>
    <w:rsid w:val="00E72DF5"/>
    <w:rsid w:val="00E72F03"/>
    <w:rsid w:val="00E73B5F"/>
    <w:rsid w:val="00E742F5"/>
    <w:rsid w:val="00E74364"/>
    <w:rsid w:val="00E745C9"/>
    <w:rsid w:val="00E7460A"/>
    <w:rsid w:val="00E748A9"/>
    <w:rsid w:val="00E749C9"/>
    <w:rsid w:val="00E74CB7"/>
    <w:rsid w:val="00E74D62"/>
    <w:rsid w:val="00E74DC7"/>
    <w:rsid w:val="00E75137"/>
    <w:rsid w:val="00E752A6"/>
    <w:rsid w:val="00E75383"/>
    <w:rsid w:val="00E7562D"/>
    <w:rsid w:val="00E7578D"/>
    <w:rsid w:val="00E757DF"/>
    <w:rsid w:val="00E7585B"/>
    <w:rsid w:val="00E7597E"/>
    <w:rsid w:val="00E75A99"/>
    <w:rsid w:val="00E75ADC"/>
    <w:rsid w:val="00E75B8C"/>
    <w:rsid w:val="00E75BA7"/>
    <w:rsid w:val="00E75F08"/>
    <w:rsid w:val="00E76106"/>
    <w:rsid w:val="00E761EA"/>
    <w:rsid w:val="00E7628F"/>
    <w:rsid w:val="00E767D5"/>
    <w:rsid w:val="00E76811"/>
    <w:rsid w:val="00E7691C"/>
    <w:rsid w:val="00E76962"/>
    <w:rsid w:val="00E76B03"/>
    <w:rsid w:val="00E76BEC"/>
    <w:rsid w:val="00E76C44"/>
    <w:rsid w:val="00E76C6B"/>
    <w:rsid w:val="00E76CC2"/>
    <w:rsid w:val="00E76F2E"/>
    <w:rsid w:val="00E770D8"/>
    <w:rsid w:val="00E770F9"/>
    <w:rsid w:val="00E773DE"/>
    <w:rsid w:val="00E77421"/>
    <w:rsid w:val="00E77587"/>
    <w:rsid w:val="00E776F1"/>
    <w:rsid w:val="00E77B1C"/>
    <w:rsid w:val="00E77E1D"/>
    <w:rsid w:val="00E77F26"/>
    <w:rsid w:val="00E800BC"/>
    <w:rsid w:val="00E80198"/>
    <w:rsid w:val="00E802EE"/>
    <w:rsid w:val="00E80580"/>
    <w:rsid w:val="00E80590"/>
    <w:rsid w:val="00E80D3E"/>
    <w:rsid w:val="00E80F3D"/>
    <w:rsid w:val="00E80F6A"/>
    <w:rsid w:val="00E812C3"/>
    <w:rsid w:val="00E816FC"/>
    <w:rsid w:val="00E8170F"/>
    <w:rsid w:val="00E819D5"/>
    <w:rsid w:val="00E81A24"/>
    <w:rsid w:val="00E81D66"/>
    <w:rsid w:val="00E81DE1"/>
    <w:rsid w:val="00E82098"/>
    <w:rsid w:val="00E820C0"/>
    <w:rsid w:val="00E823C8"/>
    <w:rsid w:val="00E825A6"/>
    <w:rsid w:val="00E82A14"/>
    <w:rsid w:val="00E82C08"/>
    <w:rsid w:val="00E82C3C"/>
    <w:rsid w:val="00E833DE"/>
    <w:rsid w:val="00E83417"/>
    <w:rsid w:val="00E835AE"/>
    <w:rsid w:val="00E83813"/>
    <w:rsid w:val="00E83C60"/>
    <w:rsid w:val="00E83D19"/>
    <w:rsid w:val="00E83E49"/>
    <w:rsid w:val="00E8415D"/>
    <w:rsid w:val="00E841B4"/>
    <w:rsid w:val="00E844E7"/>
    <w:rsid w:val="00E84876"/>
    <w:rsid w:val="00E8488B"/>
    <w:rsid w:val="00E84A01"/>
    <w:rsid w:val="00E84B70"/>
    <w:rsid w:val="00E84BC0"/>
    <w:rsid w:val="00E84C35"/>
    <w:rsid w:val="00E84D90"/>
    <w:rsid w:val="00E852D8"/>
    <w:rsid w:val="00E8548C"/>
    <w:rsid w:val="00E85626"/>
    <w:rsid w:val="00E856D6"/>
    <w:rsid w:val="00E85704"/>
    <w:rsid w:val="00E85B84"/>
    <w:rsid w:val="00E85BAF"/>
    <w:rsid w:val="00E85E54"/>
    <w:rsid w:val="00E85FB1"/>
    <w:rsid w:val="00E8619F"/>
    <w:rsid w:val="00E866E1"/>
    <w:rsid w:val="00E86BBA"/>
    <w:rsid w:val="00E86CAA"/>
    <w:rsid w:val="00E870F5"/>
    <w:rsid w:val="00E87117"/>
    <w:rsid w:val="00E8756B"/>
    <w:rsid w:val="00E87583"/>
    <w:rsid w:val="00E8768F"/>
    <w:rsid w:val="00E877DF"/>
    <w:rsid w:val="00E879BE"/>
    <w:rsid w:val="00E87A66"/>
    <w:rsid w:val="00E87C49"/>
    <w:rsid w:val="00E90103"/>
    <w:rsid w:val="00E90104"/>
    <w:rsid w:val="00E90164"/>
    <w:rsid w:val="00E901DE"/>
    <w:rsid w:val="00E9022C"/>
    <w:rsid w:val="00E9026B"/>
    <w:rsid w:val="00E904C5"/>
    <w:rsid w:val="00E90517"/>
    <w:rsid w:val="00E90533"/>
    <w:rsid w:val="00E9074D"/>
    <w:rsid w:val="00E90B49"/>
    <w:rsid w:val="00E90C3C"/>
    <w:rsid w:val="00E9167C"/>
    <w:rsid w:val="00E9176E"/>
    <w:rsid w:val="00E91811"/>
    <w:rsid w:val="00E9188F"/>
    <w:rsid w:val="00E91A2A"/>
    <w:rsid w:val="00E91A4E"/>
    <w:rsid w:val="00E91BEE"/>
    <w:rsid w:val="00E91C8F"/>
    <w:rsid w:val="00E91FA5"/>
    <w:rsid w:val="00E92038"/>
    <w:rsid w:val="00E9203A"/>
    <w:rsid w:val="00E921C3"/>
    <w:rsid w:val="00E92305"/>
    <w:rsid w:val="00E924E1"/>
    <w:rsid w:val="00E92638"/>
    <w:rsid w:val="00E92854"/>
    <w:rsid w:val="00E92B64"/>
    <w:rsid w:val="00E92CA2"/>
    <w:rsid w:val="00E92CC9"/>
    <w:rsid w:val="00E92D38"/>
    <w:rsid w:val="00E92D6A"/>
    <w:rsid w:val="00E92F3A"/>
    <w:rsid w:val="00E92FBA"/>
    <w:rsid w:val="00E932D1"/>
    <w:rsid w:val="00E933C8"/>
    <w:rsid w:val="00E9362E"/>
    <w:rsid w:val="00E9362F"/>
    <w:rsid w:val="00E93A50"/>
    <w:rsid w:val="00E93B2E"/>
    <w:rsid w:val="00E93B50"/>
    <w:rsid w:val="00E93F91"/>
    <w:rsid w:val="00E940BD"/>
    <w:rsid w:val="00E94260"/>
    <w:rsid w:val="00E9440A"/>
    <w:rsid w:val="00E94849"/>
    <w:rsid w:val="00E94D89"/>
    <w:rsid w:val="00E95136"/>
    <w:rsid w:val="00E9561F"/>
    <w:rsid w:val="00E95763"/>
    <w:rsid w:val="00E95F8C"/>
    <w:rsid w:val="00E95FD5"/>
    <w:rsid w:val="00E95FD7"/>
    <w:rsid w:val="00E96071"/>
    <w:rsid w:val="00E964B1"/>
    <w:rsid w:val="00E9659A"/>
    <w:rsid w:val="00E966FA"/>
    <w:rsid w:val="00E96A68"/>
    <w:rsid w:val="00E96BCD"/>
    <w:rsid w:val="00E96D48"/>
    <w:rsid w:val="00E971C0"/>
    <w:rsid w:val="00E972AF"/>
    <w:rsid w:val="00E9776F"/>
    <w:rsid w:val="00E97A9A"/>
    <w:rsid w:val="00E97B36"/>
    <w:rsid w:val="00E97C16"/>
    <w:rsid w:val="00EA000A"/>
    <w:rsid w:val="00EA003D"/>
    <w:rsid w:val="00EA0121"/>
    <w:rsid w:val="00EA01C0"/>
    <w:rsid w:val="00EA01C2"/>
    <w:rsid w:val="00EA01FC"/>
    <w:rsid w:val="00EA0484"/>
    <w:rsid w:val="00EA07B0"/>
    <w:rsid w:val="00EA098C"/>
    <w:rsid w:val="00EA1038"/>
    <w:rsid w:val="00EA1103"/>
    <w:rsid w:val="00EA1120"/>
    <w:rsid w:val="00EA14AF"/>
    <w:rsid w:val="00EA16E4"/>
    <w:rsid w:val="00EA1AD2"/>
    <w:rsid w:val="00EA1F5F"/>
    <w:rsid w:val="00EA2196"/>
    <w:rsid w:val="00EA2226"/>
    <w:rsid w:val="00EA279D"/>
    <w:rsid w:val="00EA28AA"/>
    <w:rsid w:val="00EA28D6"/>
    <w:rsid w:val="00EA2C3C"/>
    <w:rsid w:val="00EA30B0"/>
    <w:rsid w:val="00EA3529"/>
    <w:rsid w:val="00EA3579"/>
    <w:rsid w:val="00EA35B7"/>
    <w:rsid w:val="00EA3714"/>
    <w:rsid w:val="00EA3CF0"/>
    <w:rsid w:val="00EA4361"/>
    <w:rsid w:val="00EA4491"/>
    <w:rsid w:val="00EA4AED"/>
    <w:rsid w:val="00EA4F4F"/>
    <w:rsid w:val="00EA4F85"/>
    <w:rsid w:val="00EA526A"/>
    <w:rsid w:val="00EA539F"/>
    <w:rsid w:val="00EA53F2"/>
    <w:rsid w:val="00EA540D"/>
    <w:rsid w:val="00EA62BB"/>
    <w:rsid w:val="00EA683F"/>
    <w:rsid w:val="00EA6BC3"/>
    <w:rsid w:val="00EA6CC5"/>
    <w:rsid w:val="00EA6CD0"/>
    <w:rsid w:val="00EA6D57"/>
    <w:rsid w:val="00EA6E39"/>
    <w:rsid w:val="00EA706F"/>
    <w:rsid w:val="00EA71A8"/>
    <w:rsid w:val="00EB0753"/>
    <w:rsid w:val="00EB0CC9"/>
    <w:rsid w:val="00EB128A"/>
    <w:rsid w:val="00EB1555"/>
    <w:rsid w:val="00EB1669"/>
    <w:rsid w:val="00EB1A4E"/>
    <w:rsid w:val="00EB1AEC"/>
    <w:rsid w:val="00EB1E50"/>
    <w:rsid w:val="00EB1EAD"/>
    <w:rsid w:val="00EB2524"/>
    <w:rsid w:val="00EB26F6"/>
    <w:rsid w:val="00EB2AC6"/>
    <w:rsid w:val="00EB2C61"/>
    <w:rsid w:val="00EB2EB7"/>
    <w:rsid w:val="00EB2EC4"/>
    <w:rsid w:val="00EB2FAA"/>
    <w:rsid w:val="00EB3897"/>
    <w:rsid w:val="00EB3A80"/>
    <w:rsid w:val="00EB3B1B"/>
    <w:rsid w:val="00EB3CAF"/>
    <w:rsid w:val="00EB3EFB"/>
    <w:rsid w:val="00EB4314"/>
    <w:rsid w:val="00EB4325"/>
    <w:rsid w:val="00EB4335"/>
    <w:rsid w:val="00EB437B"/>
    <w:rsid w:val="00EB4B3D"/>
    <w:rsid w:val="00EB4C23"/>
    <w:rsid w:val="00EB4CFA"/>
    <w:rsid w:val="00EB4E4D"/>
    <w:rsid w:val="00EB5073"/>
    <w:rsid w:val="00EB5182"/>
    <w:rsid w:val="00EB53AD"/>
    <w:rsid w:val="00EB54F8"/>
    <w:rsid w:val="00EB645F"/>
    <w:rsid w:val="00EB64AC"/>
    <w:rsid w:val="00EB6532"/>
    <w:rsid w:val="00EB6775"/>
    <w:rsid w:val="00EB67BE"/>
    <w:rsid w:val="00EB6959"/>
    <w:rsid w:val="00EB6AE8"/>
    <w:rsid w:val="00EB6C44"/>
    <w:rsid w:val="00EB6D04"/>
    <w:rsid w:val="00EB78CE"/>
    <w:rsid w:val="00EB7C4B"/>
    <w:rsid w:val="00EB7C5C"/>
    <w:rsid w:val="00EB7D31"/>
    <w:rsid w:val="00EB7E35"/>
    <w:rsid w:val="00EB7E52"/>
    <w:rsid w:val="00EC043E"/>
    <w:rsid w:val="00EC06A3"/>
    <w:rsid w:val="00EC0783"/>
    <w:rsid w:val="00EC0E99"/>
    <w:rsid w:val="00EC0F1C"/>
    <w:rsid w:val="00EC0FF2"/>
    <w:rsid w:val="00EC1053"/>
    <w:rsid w:val="00EC1098"/>
    <w:rsid w:val="00EC1D1E"/>
    <w:rsid w:val="00EC2038"/>
    <w:rsid w:val="00EC207B"/>
    <w:rsid w:val="00EC2336"/>
    <w:rsid w:val="00EC260F"/>
    <w:rsid w:val="00EC26EC"/>
    <w:rsid w:val="00EC2C1C"/>
    <w:rsid w:val="00EC3068"/>
    <w:rsid w:val="00EC30C9"/>
    <w:rsid w:val="00EC34CC"/>
    <w:rsid w:val="00EC3694"/>
    <w:rsid w:val="00EC37C4"/>
    <w:rsid w:val="00EC3807"/>
    <w:rsid w:val="00EC3A8D"/>
    <w:rsid w:val="00EC3ACA"/>
    <w:rsid w:val="00EC40C5"/>
    <w:rsid w:val="00EC4159"/>
    <w:rsid w:val="00EC425D"/>
    <w:rsid w:val="00EC4454"/>
    <w:rsid w:val="00EC469B"/>
    <w:rsid w:val="00EC477D"/>
    <w:rsid w:val="00EC4C5B"/>
    <w:rsid w:val="00EC5025"/>
    <w:rsid w:val="00EC5042"/>
    <w:rsid w:val="00EC50E6"/>
    <w:rsid w:val="00EC5A43"/>
    <w:rsid w:val="00EC5D2E"/>
    <w:rsid w:val="00EC63C5"/>
    <w:rsid w:val="00EC681C"/>
    <w:rsid w:val="00EC6B1D"/>
    <w:rsid w:val="00EC6EDD"/>
    <w:rsid w:val="00EC74A1"/>
    <w:rsid w:val="00EC75EF"/>
    <w:rsid w:val="00EC7810"/>
    <w:rsid w:val="00ED0174"/>
    <w:rsid w:val="00ED02AF"/>
    <w:rsid w:val="00ED0412"/>
    <w:rsid w:val="00ED05F0"/>
    <w:rsid w:val="00ED0934"/>
    <w:rsid w:val="00ED0976"/>
    <w:rsid w:val="00ED09C9"/>
    <w:rsid w:val="00ED0C27"/>
    <w:rsid w:val="00ED12B2"/>
    <w:rsid w:val="00ED1DB8"/>
    <w:rsid w:val="00ED1FF8"/>
    <w:rsid w:val="00ED2032"/>
    <w:rsid w:val="00ED2222"/>
    <w:rsid w:val="00ED24D8"/>
    <w:rsid w:val="00ED26A0"/>
    <w:rsid w:val="00ED289D"/>
    <w:rsid w:val="00ED2B0D"/>
    <w:rsid w:val="00ED2C35"/>
    <w:rsid w:val="00ED2E67"/>
    <w:rsid w:val="00ED2F02"/>
    <w:rsid w:val="00ED3020"/>
    <w:rsid w:val="00ED30ED"/>
    <w:rsid w:val="00ED3827"/>
    <w:rsid w:val="00ED3A7A"/>
    <w:rsid w:val="00ED3C0D"/>
    <w:rsid w:val="00ED4392"/>
    <w:rsid w:val="00ED4563"/>
    <w:rsid w:val="00ED475A"/>
    <w:rsid w:val="00ED4B37"/>
    <w:rsid w:val="00ED4D06"/>
    <w:rsid w:val="00ED4F8B"/>
    <w:rsid w:val="00ED50BE"/>
    <w:rsid w:val="00ED5265"/>
    <w:rsid w:val="00ED5BCC"/>
    <w:rsid w:val="00ED5D0C"/>
    <w:rsid w:val="00ED5E4A"/>
    <w:rsid w:val="00ED5F96"/>
    <w:rsid w:val="00ED62B5"/>
    <w:rsid w:val="00ED636A"/>
    <w:rsid w:val="00ED65A5"/>
    <w:rsid w:val="00ED6B70"/>
    <w:rsid w:val="00ED6E1D"/>
    <w:rsid w:val="00ED7542"/>
    <w:rsid w:val="00ED75DB"/>
    <w:rsid w:val="00ED793A"/>
    <w:rsid w:val="00ED7952"/>
    <w:rsid w:val="00ED7A4B"/>
    <w:rsid w:val="00ED7CBC"/>
    <w:rsid w:val="00ED7DB0"/>
    <w:rsid w:val="00EE01E5"/>
    <w:rsid w:val="00EE038D"/>
    <w:rsid w:val="00EE0453"/>
    <w:rsid w:val="00EE0468"/>
    <w:rsid w:val="00EE04DC"/>
    <w:rsid w:val="00EE0714"/>
    <w:rsid w:val="00EE0914"/>
    <w:rsid w:val="00EE0C8A"/>
    <w:rsid w:val="00EE0CE5"/>
    <w:rsid w:val="00EE0DDE"/>
    <w:rsid w:val="00EE0DF2"/>
    <w:rsid w:val="00EE0FF4"/>
    <w:rsid w:val="00EE1084"/>
    <w:rsid w:val="00EE116B"/>
    <w:rsid w:val="00EE15CA"/>
    <w:rsid w:val="00EE1718"/>
    <w:rsid w:val="00EE1758"/>
    <w:rsid w:val="00EE181B"/>
    <w:rsid w:val="00EE19AD"/>
    <w:rsid w:val="00EE1A6A"/>
    <w:rsid w:val="00EE1C0A"/>
    <w:rsid w:val="00EE1EB9"/>
    <w:rsid w:val="00EE21D5"/>
    <w:rsid w:val="00EE2394"/>
    <w:rsid w:val="00EE271D"/>
    <w:rsid w:val="00EE27D0"/>
    <w:rsid w:val="00EE2919"/>
    <w:rsid w:val="00EE2C96"/>
    <w:rsid w:val="00EE2DBD"/>
    <w:rsid w:val="00EE2ED6"/>
    <w:rsid w:val="00EE346D"/>
    <w:rsid w:val="00EE34AE"/>
    <w:rsid w:val="00EE358E"/>
    <w:rsid w:val="00EE38BA"/>
    <w:rsid w:val="00EE4041"/>
    <w:rsid w:val="00EE4209"/>
    <w:rsid w:val="00EE4307"/>
    <w:rsid w:val="00EE4367"/>
    <w:rsid w:val="00EE43BB"/>
    <w:rsid w:val="00EE442B"/>
    <w:rsid w:val="00EE474A"/>
    <w:rsid w:val="00EE4BCD"/>
    <w:rsid w:val="00EE4CD4"/>
    <w:rsid w:val="00EE59C7"/>
    <w:rsid w:val="00EE59EE"/>
    <w:rsid w:val="00EE5B82"/>
    <w:rsid w:val="00EE5F6E"/>
    <w:rsid w:val="00EE5F8A"/>
    <w:rsid w:val="00EE64E2"/>
    <w:rsid w:val="00EE66F8"/>
    <w:rsid w:val="00EE6DEC"/>
    <w:rsid w:val="00EE715B"/>
    <w:rsid w:val="00EE71ED"/>
    <w:rsid w:val="00EE7402"/>
    <w:rsid w:val="00EE77EB"/>
    <w:rsid w:val="00EE796D"/>
    <w:rsid w:val="00EE7AEB"/>
    <w:rsid w:val="00EF02BF"/>
    <w:rsid w:val="00EF04ED"/>
    <w:rsid w:val="00EF07E6"/>
    <w:rsid w:val="00EF104B"/>
    <w:rsid w:val="00EF10B6"/>
    <w:rsid w:val="00EF1188"/>
    <w:rsid w:val="00EF13BC"/>
    <w:rsid w:val="00EF1699"/>
    <w:rsid w:val="00EF18B6"/>
    <w:rsid w:val="00EF1ABF"/>
    <w:rsid w:val="00EF1AD8"/>
    <w:rsid w:val="00EF1B45"/>
    <w:rsid w:val="00EF1D22"/>
    <w:rsid w:val="00EF2089"/>
    <w:rsid w:val="00EF2519"/>
    <w:rsid w:val="00EF2701"/>
    <w:rsid w:val="00EF27DA"/>
    <w:rsid w:val="00EF2C54"/>
    <w:rsid w:val="00EF2FB1"/>
    <w:rsid w:val="00EF3890"/>
    <w:rsid w:val="00EF38E5"/>
    <w:rsid w:val="00EF3CCA"/>
    <w:rsid w:val="00EF400D"/>
    <w:rsid w:val="00EF41F2"/>
    <w:rsid w:val="00EF433F"/>
    <w:rsid w:val="00EF434B"/>
    <w:rsid w:val="00EF435A"/>
    <w:rsid w:val="00EF44AA"/>
    <w:rsid w:val="00EF45E8"/>
    <w:rsid w:val="00EF4647"/>
    <w:rsid w:val="00EF4D9D"/>
    <w:rsid w:val="00EF4FFF"/>
    <w:rsid w:val="00EF50FA"/>
    <w:rsid w:val="00EF5115"/>
    <w:rsid w:val="00EF589F"/>
    <w:rsid w:val="00EF60AE"/>
    <w:rsid w:val="00EF632D"/>
    <w:rsid w:val="00EF64DD"/>
    <w:rsid w:val="00EF65BF"/>
    <w:rsid w:val="00EF7099"/>
    <w:rsid w:val="00EF7185"/>
    <w:rsid w:val="00EF7346"/>
    <w:rsid w:val="00EF755D"/>
    <w:rsid w:val="00EF7617"/>
    <w:rsid w:val="00EF76D8"/>
    <w:rsid w:val="00EF76E3"/>
    <w:rsid w:val="00EF7CC0"/>
    <w:rsid w:val="00EF7F5A"/>
    <w:rsid w:val="00F00114"/>
    <w:rsid w:val="00F00122"/>
    <w:rsid w:val="00F004B9"/>
    <w:rsid w:val="00F0050B"/>
    <w:rsid w:val="00F0065D"/>
    <w:rsid w:val="00F00870"/>
    <w:rsid w:val="00F00A8F"/>
    <w:rsid w:val="00F00EA5"/>
    <w:rsid w:val="00F00FB5"/>
    <w:rsid w:val="00F00FCA"/>
    <w:rsid w:val="00F0115B"/>
    <w:rsid w:val="00F012AB"/>
    <w:rsid w:val="00F0138A"/>
    <w:rsid w:val="00F0142E"/>
    <w:rsid w:val="00F014CD"/>
    <w:rsid w:val="00F01BCD"/>
    <w:rsid w:val="00F01D35"/>
    <w:rsid w:val="00F01E19"/>
    <w:rsid w:val="00F01EC7"/>
    <w:rsid w:val="00F01FC4"/>
    <w:rsid w:val="00F020B6"/>
    <w:rsid w:val="00F020E8"/>
    <w:rsid w:val="00F02189"/>
    <w:rsid w:val="00F021F4"/>
    <w:rsid w:val="00F02312"/>
    <w:rsid w:val="00F0268D"/>
    <w:rsid w:val="00F0271E"/>
    <w:rsid w:val="00F02743"/>
    <w:rsid w:val="00F0292B"/>
    <w:rsid w:val="00F02D0C"/>
    <w:rsid w:val="00F02D1A"/>
    <w:rsid w:val="00F032FF"/>
    <w:rsid w:val="00F03469"/>
    <w:rsid w:val="00F03561"/>
    <w:rsid w:val="00F0364A"/>
    <w:rsid w:val="00F03951"/>
    <w:rsid w:val="00F03A58"/>
    <w:rsid w:val="00F03E47"/>
    <w:rsid w:val="00F0439C"/>
    <w:rsid w:val="00F047B1"/>
    <w:rsid w:val="00F0499B"/>
    <w:rsid w:val="00F049DF"/>
    <w:rsid w:val="00F04CD4"/>
    <w:rsid w:val="00F05259"/>
    <w:rsid w:val="00F053A9"/>
    <w:rsid w:val="00F053E8"/>
    <w:rsid w:val="00F05401"/>
    <w:rsid w:val="00F055E0"/>
    <w:rsid w:val="00F05AA9"/>
    <w:rsid w:val="00F05C64"/>
    <w:rsid w:val="00F05CAD"/>
    <w:rsid w:val="00F05E9D"/>
    <w:rsid w:val="00F05EF0"/>
    <w:rsid w:val="00F05F1C"/>
    <w:rsid w:val="00F06250"/>
    <w:rsid w:val="00F06251"/>
    <w:rsid w:val="00F06356"/>
    <w:rsid w:val="00F064F5"/>
    <w:rsid w:val="00F06B74"/>
    <w:rsid w:val="00F06E7F"/>
    <w:rsid w:val="00F07057"/>
    <w:rsid w:val="00F070B1"/>
    <w:rsid w:val="00F071FE"/>
    <w:rsid w:val="00F076C5"/>
    <w:rsid w:val="00F07888"/>
    <w:rsid w:val="00F07B50"/>
    <w:rsid w:val="00F07BC8"/>
    <w:rsid w:val="00F07CC8"/>
    <w:rsid w:val="00F07EE6"/>
    <w:rsid w:val="00F07F9E"/>
    <w:rsid w:val="00F07FF4"/>
    <w:rsid w:val="00F1014C"/>
    <w:rsid w:val="00F10571"/>
    <w:rsid w:val="00F105BD"/>
    <w:rsid w:val="00F105E6"/>
    <w:rsid w:val="00F10633"/>
    <w:rsid w:val="00F1096A"/>
    <w:rsid w:val="00F10A5A"/>
    <w:rsid w:val="00F10B54"/>
    <w:rsid w:val="00F112C4"/>
    <w:rsid w:val="00F1134F"/>
    <w:rsid w:val="00F11706"/>
    <w:rsid w:val="00F117D6"/>
    <w:rsid w:val="00F11827"/>
    <w:rsid w:val="00F11841"/>
    <w:rsid w:val="00F11A20"/>
    <w:rsid w:val="00F11EDC"/>
    <w:rsid w:val="00F11F4A"/>
    <w:rsid w:val="00F11F6B"/>
    <w:rsid w:val="00F12118"/>
    <w:rsid w:val="00F121D7"/>
    <w:rsid w:val="00F12348"/>
    <w:rsid w:val="00F12510"/>
    <w:rsid w:val="00F125EA"/>
    <w:rsid w:val="00F13082"/>
    <w:rsid w:val="00F13381"/>
    <w:rsid w:val="00F133A1"/>
    <w:rsid w:val="00F133BC"/>
    <w:rsid w:val="00F13531"/>
    <w:rsid w:val="00F1358E"/>
    <w:rsid w:val="00F13601"/>
    <w:rsid w:val="00F13A65"/>
    <w:rsid w:val="00F13BE1"/>
    <w:rsid w:val="00F13C98"/>
    <w:rsid w:val="00F13ED2"/>
    <w:rsid w:val="00F13F47"/>
    <w:rsid w:val="00F13FA3"/>
    <w:rsid w:val="00F14878"/>
    <w:rsid w:val="00F14A52"/>
    <w:rsid w:val="00F1507F"/>
    <w:rsid w:val="00F1519D"/>
    <w:rsid w:val="00F15266"/>
    <w:rsid w:val="00F155B0"/>
    <w:rsid w:val="00F15D13"/>
    <w:rsid w:val="00F15D9F"/>
    <w:rsid w:val="00F16198"/>
    <w:rsid w:val="00F1620D"/>
    <w:rsid w:val="00F162B8"/>
    <w:rsid w:val="00F16621"/>
    <w:rsid w:val="00F168E8"/>
    <w:rsid w:val="00F16AA6"/>
    <w:rsid w:val="00F16EE5"/>
    <w:rsid w:val="00F16FC3"/>
    <w:rsid w:val="00F1714F"/>
    <w:rsid w:val="00F172EB"/>
    <w:rsid w:val="00F17626"/>
    <w:rsid w:val="00F17A45"/>
    <w:rsid w:val="00F17B2D"/>
    <w:rsid w:val="00F17C46"/>
    <w:rsid w:val="00F17C87"/>
    <w:rsid w:val="00F17F6E"/>
    <w:rsid w:val="00F2035D"/>
    <w:rsid w:val="00F2066F"/>
    <w:rsid w:val="00F206B3"/>
    <w:rsid w:val="00F20881"/>
    <w:rsid w:val="00F20AAB"/>
    <w:rsid w:val="00F20BE4"/>
    <w:rsid w:val="00F20CB3"/>
    <w:rsid w:val="00F20D15"/>
    <w:rsid w:val="00F20FF4"/>
    <w:rsid w:val="00F2101F"/>
    <w:rsid w:val="00F21239"/>
    <w:rsid w:val="00F21688"/>
    <w:rsid w:val="00F218A5"/>
    <w:rsid w:val="00F21ABE"/>
    <w:rsid w:val="00F21CF6"/>
    <w:rsid w:val="00F21D50"/>
    <w:rsid w:val="00F2206D"/>
    <w:rsid w:val="00F22512"/>
    <w:rsid w:val="00F226C5"/>
    <w:rsid w:val="00F22C7B"/>
    <w:rsid w:val="00F22F56"/>
    <w:rsid w:val="00F230C4"/>
    <w:rsid w:val="00F23292"/>
    <w:rsid w:val="00F2351E"/>
    <w:rsid w:val="00F23A56"/>
    <w:rsid w:val="00F23B52"/>
    <w:rsid w:val="00F24055"/>
    <w:rsid w:val="00F243F3"/>
    <w:rsid w:val="00F2456E"/>
    <w:rsid w:val="00F247A9"/>
    <w:rsid w:val="00F24A68"/>
    <w:rsid w:val="00F24BBB"/>
    <w:rsid w:val="00F24DD1"/>
    <w:rsid w:val="00F25E47"/>
    <w:rsid w:val="00F25F3B"/>
    <w:rsid w:val="00F26229"/>
    <w:rsid w:val="00F264AB"/>
    <w:rsid w:val="00F26595"/>
    <w:rsid w:val="00F265DA"/>
    <w:rsid w:val="00F2677E"/>
    <w:rsid w:val="00F2693F"/>
    <w:rsid w:val="00F26B60"/>
    <w:rsid w:val="00F26F37"/>
    <w:rsid w:val="00F27057"/>
    <w:rsid w:val="00F279F6"/>
    <w:rsid w:val="00F27A00"/>
    <w:rsid w:val="00F27A47"/>
    <w:rsid w:val="00F27B4A"/>
    <w:rsid w:val="00F27CAB"/>
    <w:rsid w:val="00F27E64"/>
    <w:rsid w:val="00F27FBA"/>
    <w:rsid w:val="00F30087"/>
    <w:rsid w:val="00F304D6"/>
    <w:rsid w:val="00F30836"/>
    <w:rsid w:val="00F308DA"/>
    <w:rsid w:val="00F30D67"/>
    <w:rsid w:val="00F30DDF"/>
    <w:rsid w:val="00F31094"/>
    <w:rsid w:val="00F312CE"/>
    <w:rsid w:val="00F3168A"/>
    <w:rsid w:val="00F31737"/>
    <w:rsid w:val="00F318B7"/>
    <w:rsid w:val="00F31981"/>
    <w:rsid w:val="00F31B78"/>
    <w:rsid w:val="00F31B86"/>
    <w:rsid w:val="00F3271A"/>
    <w:rsid w:val="00F32795"/>
    <w:rsid w:val="00F32AEB"/>
    <w:rsid w:val="00F32CB5"/>
    <w:rsid w:val="00F335A1"/>
    <w:rsid w:val="00F339A9"/>
    <w:rsid w:val="00F339B4"/>
    <w:rsid w:val="00F33F2C"/>
    <w:rsid w:val="00F3418C"/>
    <w:rsid w:val="00F3422C"/>
    <w:rsid w:val="00F34350"/>
    <w:rsid w:val="00F347C9"/>
    <w:rsid w:val="00F34890"/>
    <w:rsid w:val="00F34999"/>
    <w:rsid w:val="00F35032"/>
    <w:rsid w:val="00F3531C"/>
    <w:rsid w:val="00F35791"/>
    <w:rsid w:val="00F3580E"/>
    <w:rsid w:val="00F35BC0"/>
    <w:rsid w:val="00F35FAD"/>
    <w:rsid w:val="00F36040"/>
    <w:rsid w:val="00F36565"/>
    <w:rsid w:val="00F36580"/>
    <w:rsid w:val="00F36608"/>
    <w:rsid w:val="00F36BAA"/>
    <w:rsid w:val="00F36BCE"/>
    <w:rsid w:val="00F36BEF"/>
    <w:rsid w:val="00F36D3A"/>
    <w:rsid w:val="00F36F37"/>
    <w:rsid w:val="00F37262"/>
    <w:rsid w:val="00F3742B"/>
    <w:rsid w:val="00F3762C"/>
    <w:rsid w:val="00F376BA"/>
    <w:rsid w:val="00F376DF"/>
    <w:rsid w:val="00F376F3"/>
    <w:rsid w:val="00F37937"/>
    <w:rsid w:val="00F37ADA"/>
    <w:rsid w:val="00F37B1A"/>
    <w:rsid w:val="00F4038C"/>
    <w:rsid w:val="00F40450"/>
    <w:rsid w:val="00F4048E"/>
    <w:rsid w:val="00F40768"/>
    <w:rsid w:val="00F40798"/>
    <w:rsid w:val="00F40AE9"/>
    <w:rsid w:val="00F40D6C"/>
    <w:rsid w:val="00F40DE9"/>
    <w:rsid w:val="00F40FF5"/>
    <w:rsid w:val="00F41230"/>
    <w:rsid w:val="00F413EB"/>
    <w:rsid w:val="00F416B1"/>
    <w:rsid w:val="00F41832"/>
    <w:rsid w:val="00F418C7"/>
    <w:rsid w:val="00F41A24"/>
    <w:rsid w:val="00F41BEB"/>
    <w:rsid w:val="00F41CB6"/>
    <w:rsid w:val="00F41E4E"/>
    <w:rsid w:val="00F41EE6"/>
    <w:rsid w:val="00F420FA"/>
    <w:rsid w:val="00F42389"/>
    <w:rsid w:val="00F42B01"/>
    <w:rsid w:val="00F4324A"/>
    <w:rsid w:val="00F433A0"/>
    <w:rsid w:val="00F4349A"/>
    <w:rsid w:val="00F4354E"/>
    <w:rsid w:val="00F43B7D"/>
    <w:rsid w:val="00F44025"/>
    <w:rsid w:val="00F443B4"/>
    <w:rsid w:val="00F44511"/>
    <w:rsid w:val="00F4466A"/>
    <w:rsid w:val="00F44A9E"/>
    <w:rsid w:val="00F44B99"/>
    <w:rsid w:val="00F44F63"/>
    <w:rsid w:val="00F44F91"/>
    <w:rsid w:val="00F4503D"/>
    <w:rsid w:val="00F457A1"/>
    <w:rsid w:val="00F457B7"/>
    <w:rsid w:val="00F45910"/>
    <w:rsid w:val="00F45E99"/>
    <w:rsid w:val="00F45FE3"/>
    <w:rsid w:val="00F46031"/>
    <w:rsid w:val="00F463F1"/>
    <w:rsid w:val="00F464DE"/>
    <w:rsid w:val="00F468A7"/>
    <w:rsid w:val="00F46942"/>
    <w:rsid w:val="00F46DC4"/>
    <w:rsid w:val="00F46F5B"/>
    <w:rsid w:val="00F4737C"/>
    <w:rsid w:val="00F473E7"/>
    <w:rsid w:val="00F475E2"/>
    <w:rsid w:val="00F47985"/>
    <w:rsid w:val="00F50167"/>
    <w:rsid w:val="00F50238"/>
    <w:rsid w:val="00F50305"/>
    <w:rsid w:val="00F503DF"/>
    <w:rsid w:val="00F5069A"/>
    <w:rsid w:val="00F50946"/>
    <w:rsid w:val="00F50F55"/>
    <w:rsid w:val="00F51122"/>
    <w:rsid w:val="00F512BE"/>
    <w:rsid w:val="00F512C1"/>
    <w:rsid w:val="00F51526"/>
    <w:rsid w:val="00F517D0"/>
    <w:rsid w:val="00F51B05"/>
    <w:rsid w:val="00F51F09"/>
    <w:rsid w:val="00F521BF"/>
    <w:rsid w:val="00F521CF"/>
    <w:rsid w:val="00F5220D"/>
    <w:rsid w:val="00F5226D"/>
    <w:rsid w:val="00F52616"/>
    <w:rsid w:val="00F5279B"/>
    <w:rsid w:val="00F52957"/>
    <w:rsid w:val="00F5299B"/>
    <w:rsid w:val="00F52A9E"/>
    <w:rsid w:val="00F530B5"/>
    <w:rsid w:val="00F531C3"/>
    <w:rsid w:val="00F53209"/>
    <w:rsid w:val="00F53D06"/>
    <w:rsid w:val="00F53E20"/>
    <w:rsid w:val="00F53F2D"/>
    <w:rsid w:val="00F543A2"/>
    <w:rsid w:val="00F54990"/>
    <w:rsid w:val="00F54B1E"/>
    <w:rsid w:val="00F54F5F"/>
    <w:rsid w:val="00F54F7D"/>
    <w:rsid w:val="00F55469"/>
    <w:rsid w:val="00F554EE"/>
    <w:rsid w:val="00F55922"/>
    <w:rsid w:val="00F559F7"/>
    <w:rsid w:val="00F55BD6"/>
    <w:rsid w:val="00F55D86"/>
    <w:rsid w:val="00F560D8"/>
    <w:rsid w:val="00F5643A"/>
    <w:rsid w:val="00F56698"/>
    <w:rsid w:val="00F568AB"/>
    <w:rsid w:val="00F56BA6"/>
    <w:rsid w:val="00F56CA5"/>
    <w:rsid w:val="00F56FE9"/>
    <w:rsid w:val="00F57421"/>
    <w:rsid w:val="00F57493"/>
    <w:rsid w:val="00F57905"/>
    <w:rsid w:val="00F57E9E"/>
    <w:rsid w:val="00F57F6C"/>
    <w:rsid w:val="00F6005E"/>
    <w:rsid w:val="00F60172"/>
    <w:rsid w:val="00F6055F"/>
    <w:rsid w:val="00F605E1"/>
    <w:rsid w:val="00F606D0"/>
    <w:rsid w:val="00F60D4D"/>
    <w:rsid w:val="00F60E3C"/>
    <w:rsid w:val="00F6109D"/>
    <w:rsid w:val="00F614CA"/>
    <w:rsid w:val="00F61B90"/>
    <w:rsid w:val="00F61CDC"/>
    <w:rsid w:val="00F61D1B"/>
    <w:rsid w:val="00F61D6A"/>
    <w:rsid w:val="00F61F55"/>
    <w:rsid w:val="00F62016"/>
    <w:rsid w:val="00F620BE"/>
    <w:rsid w:val="00F620C6"/>
    <w:rsid w:val="00F620F0"/>
    <w:rsid w:val="00F62286"/>
    <w:rsid w:val="00F626A8"/>
    <w:rsid w:val="00F629C5"/>
    <w:rsid w:val="00F62E3B"/>
    <w:rsid w:val="00F62F90"/>
    <w:rsid w:val="00F633E7"/>
    <w:rsid w:val="00F6365B"/>
    <w:rsid w:val="00F6379B"/>
    <w:rsid w:val="00F63808"/>
    <w:rsid w:val="00F639C9"/>
    <w:rsid w:val="00F63E03"/>
    <w:rsid w:val="00F6434B"/>
    <w:rsid w:val="00F644A9"/>
    <w:rsid w:val="00F645A7"/>
    <w:rsid w:val="00F64753"/>
    <w:rsid w:val="00F647B4"/>
    <w:rsid w:val="00F64978"/>
    <w:rsid w:val="00F64A16"/>
    <w:rsid w:val="00F64F49"/>
    <w:rsid w:val="00F6581E"/>
    <w:rsid w:val="00F658A5"/>
    <w:rsid w:val="00F659B2"/>
    <w:rsid w:val="00F65FF8"/>
    <w:rsid w:val="00F660CD"/>
    <w:rsid w:val="00F660D1"/>
    <w:rsid w:val="00F661D1"/>
    <w:rsid w:val="00F66313"/>
    <w:rsid w:val="00F66328"/>
    <w:rsid w:val="00F66368"/>
    <w:rsid w:val="00F664AB"/>
    <w:rsid w:val="00F6664C"/>
    <w:rsid w:val="00F66A9A"/>
    <w:rsid w:val="00F66F48"/>
    <w:rsid w:val="00F672EC"/>
    <w:rsid w:val="00F67443"/>
    <w:rsid w:val="00F67501"/>
    <w:rsid w:val="00F67A5C"/>
    <w:rsid w:val="00F703F0"/>
    <w:rsid w:val="00F7046B"/>
    <w:rsid w:val="00F705BD"/>
    <w:rsid w:val="00F7081D"/>
    <w:rsid w:val="00F70911"/>
    <w:rsid w:val="00F70A8E"/>
    <w:rsid w:val="00F70E93"/>
    <w:rsid w:val="00F71332"/>
    <w:rsid w:val="00F716C3"/>
    <w:rsid w:val="00F717FA"/>
    <w:rsid w:val="00F71838"/>
    <w:rsid w:val="00F71B7C"/>
    <w:rsid w:val="00F71BCC"/>
    <w:rsid w:val="00F71EFD"/>
    <w:rsid w:val="00F72032"/>
    <w:rsid w:val="00F7273D"/>
    <w:rsid w:val="00F72891"/>
    <w:rsid w:val="00F728FC"/>
    <w:rsid w:val="00F729DF"/>
    <w:rsid w:val="00F72AF6"/>
    <w:rsid w:val="00F72B02"/>
    <w:rsid w:val="00F72B62"/>
    <w:rsid w:val="00F72B7F"/>
    <w:rsid w:val="00F72B93"/>
    <w:rsid w:val="00F72D2F"/>
    <w:rsid w:val="00F72D53"/>
    <w:rsid w:val="00F730B1"/>
    <w:rsid w:val="00F73117"/>
    <w:rsid w:val="00F734AB"/>
    <w:rsid w:val="00F737A3"/>
    <w:rsid w:val="00F737AC"/>
    <w:rsid w:val="00F7384A"/>
    <w:rsid w:val="00F73992"/>
    <w:rsid w:val="00F73B0B"/>
    <w:rsid w:val="00F73B52"/>
    <w:rsid w:val="00F74049"/>
    <w:rsid w:val="00F7430B"/>
    <w:rsid w:val="00F7440C"/>
    <w:rsid w:val="00F7466C"/>
    <w:rsid w:val="00F74817"/>
    <w:rsid w:val="00F74881"/>
    <w:rsid w:val="00F74AD0"/>
    <w:rsid w:val="00F74B59"/>
    <w:rsid w:val="00F74C4C"/>
    <w:rsid w:val="00F74D81"/>
    <w:rsid w:val="00F7518F"/>
    <w:rsid w:val="00F75335"/>
    <w:rsid w:val="00F75463"/>
    <w:rsid w:val="00F75642"/>
    <w:rsid w:val="00F757A7"/>
    <w:rsid w:val="00F75952"/>
    <w:rsid w:val="00F75AC5"/>
    <w:rsid w:val="00F75F77"/>
    <w:rsid w:val="00F7626C"/>
    <w:rsid w:val="00F763FB"/>
    <w:rsid w:val="00F76566"/>
    <w:rsid w:val="00F76B4D"/>
    <w:rsid w:val="00F76D21"/>
    <w:rsid w:val="00F76E49"/>
    <w:rsid w:val="00F76E75"/>
    <w:rsid w:val="00F7704B"/>
    <w:rsid w:val="00F77387"/>
    <w:rsid w:val="00F77402"/>
    <w:rsid w:val="00F77517"/>
    <w:rsid w:val="00F775B6"/>
    <w:rsid w:val="00F77A44"/>
    <w:rsid w:val="00F77D9B"/>
    <w:rsid w:val="00F77F83"/>
    <w:rsid w:val="00F803BA"/>
    <w:rsid w:val="00F805BC"/>
    <w:rsid w:val="00F8082B"/>
    <w:rsid w:val="00F80A93"/>
    <w:rsid w:val="00F80DF0"/>
    <w:rsid w:val="00F81113"/>
    <w:rsid w:val="00F81139"/>
    <w:rsid w:val="00F811DF"/>
    <w:rsid w:val="00F81303"/>
    <w:rsid w:val="00F814A8"/>
    <w:rsid w:val="00F815AB"/>
    <w:rsid w:val="00F8168E"/>
    <w:rsid w:val="00F81C1E"/>
    <w:rsid w:val="00F81C77"/>
    <w:rsid w:val="00F81D05"/>
    <w:rsid w:val="00F829A2"/>
    <w:rsid w:val="00F829E0"/>
    <w:rsid w:val="00F829EE"/>
    <w:rsid w:val="00F82A61"/>
    <w:rsid w:val="00F82DDE"/>
    <w:rsid w:val="00F83014"/>
    <w:rsid w:val="00F83017"/>
    <w:rsid w:val="00F830AF"/>
    <w:rsid w:val="00F833C8"/>
    <w:rsid w:val="00F83594"/>
    <w:rsid w:val="00F83A79"/>
    <w:rsid w:val="00F83CA8"/>
    <w:rsid w:val="00F84180"/>
    <w:rsid w:val="00F84212"/>
    <w:rsid w:val="00F84227"/>
    <w:rsid w:val="00F84507"/>
    <w:rsid w:val="00F84612"/>
    <w:rsid w:val="00F84DAB"/>
    <w:rsid w:val="00F84E1E"/>
    <w:rsid w:val="00F8531E"/>
    <w:rsid w:val="00F853DE"/>
    <w:rsid w:val="00F8552C"/>
    <w:rsid w:val="00F85A78"/>
    <w:rsid w:val="00F85DDD"/>
    <w:rsid w:val="00F85EC8"/>
    <w:rsid w:val="00F85FF8"/>
    <w:rsid w:val="00F8632C"/>
    <w:rsid w:val="00F865C9"/>
    <w:rsid w:val="00F86EE3"/>
    <w:rsid w:val="00F8711F"/>
    <w:rsid w:val="00F87322"/>
    <w:rsid w:val="00F87E7C"/>
    <w:rsid w:val="00F87F76"/>
    <w:rsid w:val="00F903A2"/>
    <w:rsid w:val="00F9067D"/>
    <w:rsid w:val="00F9087F"/>
    <w:rsid w:val="00F90C54"/>
    <w:rsid w:val="00F91292"/>
    <w:rsid w:val="00F9157C"/>
    <w:rsid w:val="00F91603"/>
    <w:rsid w:val="00F91745"/>
    <w:rsid w:val="00F91A38"/>
    <w:rsid w:val="00F91BD2"/>
    <w:rsid w:val="00F91D8C"/>
    <w:rsid w:val="00F91E05"/>
    <w:rsid w:val="00F91F0B"/>
    <w:rsid w:val="00F91F20"/>
    <w:rsid w:val="00F91F9F"/>
    <w:rsid w:val="00F9288A"/>
    <w:rsid w:val="00F92C26"/>
    <w:rsid w:val="00F932CB"/>
    <w:rsid w:val="00F93500"/>
    <w:rsid w:val="00F93A8C"/>
    <w:rsid w:val="00F93ACC"/>
    <w:rsid w:val="00F93FD0"/>
    <w:rsid w:val="00F9428E"/>
    <w:rsid w:val="00F9472D"/>
    <w:rsid w:val="00F94923"/>
    <w:rsid w:val="00F94B13"/>
    <w:rsid w:val="00F94D78"/>
    <w:rsid w:val="00F94DD6"/>
    <w:rsid w:val="00F94E9C"/>
    <w:rsid w:val="00F95622"/>
    <w:rsid w:val="00F95AD4"/>
    <w:rsid w:val="00F95EC0"/>
    <w:rsid w:val="00F9636F"/>
    <w:rsid w:val="00F96BF1"/>
    <w:rsid w:val="00F96E5A"/>
    <w:rsid w:val="00F97027"/>
    <w:rsid w:val="00F9717C"/>
    <w:rsid w:val="00F972AA"/>
    <w:rsid w:val="00F97669"/>
    <w:rsid w:val="00F97722"/>
    <w:rsid w:val="00F979EA"/>
    <w:rsid w:val="00F97A2F"/>
    <w:rsid w:val="00F97A66"/>
    <w:rsid w:val="00F97C4C"/>
    <w:rsid w:val="00F97D32"/>
    <w:rsid w:val="00F97D35"/>
    <w:rsid w:val="00FA05E0"/>
    <w:rsid w:val="00FA0607"/>
    <w:rsid w:val="00FA06A6"/>
    <w:rsid w:val="00FA07E6"/>
    <w:rsid w:val="00FA0A88"/>
    <w:rsid w:val="00FA0BBD"/>
    <w:rsid w:val="00FA0D28"/>
    <w:rsid w:val="00FA0F6C"/>
    <w:rsid w:val="00FA1132"/>
    <w:rsid w:val="00FA12CF"/>
    <w:rsid w:val="00FA1BC1"/>
    <w:rsid w:val="00FA1C6E"/>
    <w:rsid w:val="00FA210C"/>
    <w:rsid w:val="00FA251D"/>
    <w:rsid w:val="00FA27B0"/>
    <w:rsid w:val="00FA29F3"/>
    <w:rsid w:val="00FA2BF7"/>
    <w:rsid w:val="00FA2F24"/>
    <w:rsid w:val="00FA2FDB"/>
    <w:rsid w:val="00FA38C0"/>
    <w:rsid w:val="00FA3BCB"/>
    <w:rsid w:val="00FA3D53"/>
    <w:rsid w:val="00FA3D6F"/>
    <w:rsid w:val="00FA3D89"/>
    <w:rsid w:val="00FA40FE"/>
    <w:rsid w:val="00FA4446"/>
    <w:rsid w:val="00FA44F8"/>
    <w:rsid w:val="00FA462C"/>
    <w:rsid w:val="00FA46D2"/>
    <w:rsid w:val="00FA4773"/>
    <w:rsid w:val="00FA479C"/>
    <w:rsid w:val="00FA4C33"/>
    <w:rsid w:val="00FA4FCD"/>
    <w:rsid w:val="00FA52D5"/>
    <w:rsid w:val="00FA5306"/>
    <w:rsid w:val="00FA5683"/>
    <w:rsid w:val="00FA56B7"/>
    <w:rsid w:val="00FA5AFD"/>
    <w:rsid w:val="00FA5F19"/>
    <w:rsid w:val="00FA60A1"/>
    <w:rsid w:val="00FA6276"/>
    <w:rsid w:val="00FA680E"/>
    <w:rsid w:val="00FA6A23"/>
    <w:rsid w:val="00FA6A33"/>
    <w:rsid w:val="00FA6A51"/>
    <w:rsid w:val="00FA6D00"/>
    <w:rsid w:val="00FA6D1F"/>
    <w:rsid w:val="00FA6FB2"/>
    <w:rsid w:val="00FA7054"/>
    <w:rsid w:val="00FA7315"/>
    <w:rsid w:val="00FA7558"/>
    <w:rsid w:val="00FA79DE"/>
    <w:rsid w:val="00FA7C90"/>
    <w:rsid w:val="00FA7D91"/>
    <w:rsid w:val="00FA7FA1"/>
    <w:rsid w:val="00FA7FF3"/>
    <w:rsid w:val="00FB06F4"/>
    <w:rsid w:val="00FB0725"/>
    <w:rsid w:val="00FB0936"/>
    <w:rsid w:val="00FB09D9"/>
    <w:rsid w:val="00FB0A56"/>
    <w:rsid w:val="00FB1040"/>
    <w:rsid w:val="00FB104E"/>
    <w:rsid w:val="00FB12DF"/>
    <w:rsid w:val="00FB13DF"/>
    <w:rsid w:val="00FB1517"/>
    <w:rsid w:val="00FB163F"/>
    <w:rsid w:val="00FB1FF7"/>
    <w:rsid w:val="00FB2522"/>
    <w:rsid w:val="00FB28C5"/>
    <w:rsid w:val="00FB2BC4"/>
    <w:rsid w:val="00FB2F6B"/>
    <w:rsid w:val="00FB3268"/>
    <w:rsid w:val="00FB3415"/>
    <w:rsid w:val="00FB34AD"/>
    <w:rsid w:val="00FB362F"/>
    <w:rsid w:val="00FB3888"/>
    <w:rsid w:val="00FB3943"/>
    <w:rsid w:val="00FB3CC7"/>
    <w:rsid w:val="00FB3D71"/>
    <w:rsid w:val="00FB4142"/>
    <w:rsid w:val="00FB44D2"/>
    <w:rsid w:val="00FB44D8"/>
    <w:rsid w:val="00FB4A84"/>
    <w:rsid w:val="00FB4B97"/>
    <w:rsid w:val="00FB4F3C"/>
    <w:rsid w:val="00FB5091"/>
    <w:rsid w:val="00FB5167"/>
    <w:rsid w:val="00FB548B"/>
    <w:rsid w:val="00FB5565"/>
    <w:rsid w:val="00FB576E"/>
    <w:rsid w:val="00FB5CC2"/>
    <w:rsid w:val="00FB5F16"/>
    <w:rsid w:val="00FB609C"/>
    <w:rsid w:val="00FB677B"/>
    <w:rsid w:val="00FB69B9"/>
    <w:rsid w:val="00FB6E5C"/>
    <w:rsid w:val="00FB6E8B"/>
    <w:rsid w:val="00FB77A5"/>
    <w:rsid w:val="00FB7C3B"/>
    <w:rsid w:val="00FB7C5C"/>
    <w:rsid w:val="00FB7F6B"/>
    <w:rsid w:val="00FC07CB"/>
    <w:rsid w:val="00FC081F"/>
    <w:rsid w:val="00FC0999"/>
    <w:rsid w:val="00FC0E01"/>
    <w:rsid w:val="00FC1093"/>
    <w:rsid w:val="00FC1445"/>
    <w:rsid w:val="00FC1628"/>
    <w:rsid w:val="00FC17E4"/>
    <w:rsid w:val="00FC1AB8"/>
    <w:rsid w:val="00FC1C23"/>
    <w:rsid w:val="00FC1C56"/>
    <w:rsid w:val="00FC1CE6"/>
    <w:rsid w:val="00FC1F5C"/>
    <w:rsid w:val="00FC21C5"/>
    <w:rsid w:val="00FC21C7"/>
    <w:rsid w:val="00FC23C5"/>
    <w:rsid w:val="00FC2451"/>
    <w:rsid w:val="00FC24DA"/>
    <w:rsid w:val="00FC2586"/>
    <w:rsid w:val="00FC2C8D"/>
    <w:rsid w:val="00FC2FAA"/>
    <w:rsid w:val="00FC30D6"/>
    <w:rsid w:val="00FC3135"/>
    <w:rsid w:val="00FC3220"/>
    <w:rsid w:val="00FC327E"/>
    <w:rsid w:val="00FC33E3"/>
    <w:rsid w:val="00FC3A2D"/>
    <w:rsid w:val="00FC3C88"/>
    <w:rsid w:val="00FC4177"/>
    <w:rsid w:val="00FC43A0"/>
    <w:rsid w:val="00FC4557"/>
    <w:rsid w:val="00FC4A67"/>
    <w:rsid w:val="00FC4AC6"/>
    <w:rsid w:val="00FC4B42"/>
    <w:rsid w:val="00FC4C04"/>
    <w:rsid w:val="00FC4D53"/>
    <w:rsid w:val="00FC4E4B"/>
    <w:rsid w:val="00FC4E53"/>
    <w:rsid w:val="00FC4EC6"/>
    <w:rsid w:val="00FC503A"/>
    <w:rsid w:val="00FC51DA"/>
    <w:rsid w:val="00FC528A"/>
    <w:rsid w:val="00FC54CE"/>
    <w:rsid w:val="00FC5588"/>
    <w:rsid w:val="00FC5657"/>
    <w:rsid w:val="00FC5A40"/>
    <w:rsid w:val="00FC5C19"/>
    <w:rsid w:val="00FC5EDF"/>
    <w:rsid w:val="00FC684C"/>
    <w:rsid w:val="00FC6977"/>
    <w:rsid w:val="00FC6990"/>
    <w:rsid w:val="00FC6992"/>
    <w:rsid w:val="00FC71E0"/>
    <w:rsid w:val="00FC72B3"/>
    <w:rsid w:val="00FC7503"/>
    <w:rsid w:val="00FC7623"/>
    <w:rsid w:val="00FC76CC"/>
    <w:rsid w:val="00FC7AB7"/>
    <w:rsid w:val="00FC7C42"/>
    <w:rsid w:val="00FC7E1F"/>
    <w:rsid w:val="00FD02DE"/>
    <w:rsid w:val="00FD041E"/>
    <w:rsid w:val="00FD068F"/>
    <w:rsid w:val="00FD080C"/>
    <w:rsid w:val="00FD0C85"/>
    <w:rsid w:val="00FD0E11"/>
    <w:rsid w:val="00FD12B0"/>
    <w:rsid w:val="00FD1616"/>
    <w:rsid w:val="00FD1856"/>
    <w:rsid w:val="00FD186A"/>
    <w:rsid w:val="00FD27F6"/>
    <w:rsid w:val="00FD2923"/>
    <w:rsid w:val="00FD2C2F"/>
    <w:rsid w:val="00FD2CBF"/>
    <w:rsid w:val="00FD2E95"/>
    <w:rsid w:val="00FD3077"/>
    <w:rsid w:val="00FD3151"/>
    <w:rsid w:val="00FD3407"/>
    <w:rsid w:val="00FD35D2"/>
    <w:rsid w:val="00FD38B1"/>
    <w:rsid w:val="00FD38FF"/>
    <w:rsid w:val="00FD3E4E"/>
    <w:rsid w:val="00FD3E62"/>
    <w:rsid w:val="00FD3FFE"/>
    <w:rsid w:val="00FD41D7"/>
    <w:rsid w:val="00FD4610"/>
    <w:rsid w:val="00FD472A"/>
    <w:rsid w:val="00FD4EE6"/>
    <w:rsid w:val="00FD4F5E"/>
    <w:rsid w:val="00FD52B4"/>
    <w:rsid w:val="00FD52DE"/>
    <w:rsid w:val="00FD5312"/>
    <w:rsid w:val="00FD5328"/>
    <w:rsid w:val="00FD5434"/>
    <w:rsid w:val="00FD549B"/>
    <w:rsid w:val="00FD577C"/>
    <w:rsid w:val="00FD582A"/>
    <w:rsid w:val="00FD59A1"/>
    <w:rsid w:val="00FD5C3C"/>
    <w:rsid w:val="00FD6045"/>
    <w:rsid w:val="00FD60BF"/>
    <w:rsid w:val="00FD65A7"/>
    <w:rsid w:val="00FD692A"/>
    <w:rsid w:val="00FD6B1E"/>
    <w:rsid w:val="00FD6B5D"/>
    <w:rsid w:val="00FD6C55"/>
    <w:rsid w:val="00FD6D7D"/>
    <w:rsid w:val="00FD7089"/>
    <w:rsid w:val="00FD70FE"/>
    <w:rsid w:val="00FD726A"/>
    <w:rsid w:val="00FD7273"/>
    <w:rsid w:val="00FD745F"/>
    <w:rsid w:val="00FD7464"/>
    <w:rsid w:val="00FD76FF"/>
    <w:rsid w:val="00FD78B0"/>
    <w:rsid w:val="00FD78CE"/>
    <w:rsid w:val="00FD7D91"/>
    <w:rsid w:val="00FD7E72"/>
    <w:rsid w:val="00FE001D"/>
    <w:rsid w:val="00FE0242"/>
    <w:rsid w:val="00FE0565"/>
    <w:rsid w:val="00FE06F0"/>
    <w:rsid w:val="00FE0A17"/>
    <w:rsid w:val="00FE0C2C"/>
    <w:rsid w:val="00FE0EA1"/>
    <w:rsid w:val="00FE1005"/>
    <w:rsid w:val="00FE1177"/>
    <w:rsid w:val="00FE17EF"/>
    <w:rsid w:val="00FE189D"/>
    <w:rsid w:val="00FE18D1"/>
    <w:rsid w:val="00FE219F"/>
    <w:rsid w:val="00FE22C9"/>
    <w:rsid w:val="00FE2504"/>
    <w:rsid w:val="00FE25DD"/>
    <w:rsid w:val="00FE2EDE"/>
    <w:rsid w:val="00FE324D"/>
    <w:rsid w:val="00FE34F3"/>
    <w:rsid w:val="00FE37AD"/>
    <w:rsid w:val="00FE3837"/>
    <w:rsid w:val="00FE3F2F"/>
    <w:rsid w:val="00FE41DE"/>
    <w:rsid w:val="00FE4920"/>
    <w:rsid w:val="00FE4948"/>
    <w:rsid w:val="00FE4A95"/>
    <w:rsid w:val="00FE4CE1"/>
    <w:rsid w:val="00FE4DFC"/>
    <w:rsid w:val="00FE5081"/>
    <w:rsid w:val="00FE5314"/>
    <w:rsid w:val="00FE5809"/>
    <w:rsid w:val="00FE5AA0"/>
    <w:rsid w:val="00FE5F6B"/>
    <w:rsid w:val="00FE60A3"/>
    <w:rsid w:val="00FE638A"/>
    <w:rsid w:val="00FE64B3"/>
    <w:rsid w:val="00FE6654"/>
    <w:rsid w:val="00FE68A5"/>
    <w:rsid w:val="00FE68D9"/>
    <w:rsid w:val="00FE6A13"/>
    <w:rsid w:val="00FE6AB2"/>
    <w:rsid w:val="00FE6D0A"/>
    <w:rsid w:val="00FE714E"/>
    <w:rsid w:val="00FE7485"/>
    <w:rsid w:val="00FE7498"/>
    <w:rsid w:val="00FE7CD2"/>
    <w:rsid w:val="00FE7E91"/>
    <w:rsid w:val="00FF0753"/>
    <w:rsid w:val="00FF08A9"/>
    <w:rsid w:val="00FF08D8"/>
    <w:rsid w:val="00FF0D4F"/>
    <w:rsid w:val="00FF1152"/>
    <w:rsid w:val="00FF11D6"/>
    <w:rsid w:val="00FF1269"/>
    <w:rsid w:val="00FF1274"/>
    <w:rsid w:val="00FF1326"/>
    <w:rsid w:val="00FF1960"/>
    <w:rsid w:val="00FF196A"/>
    <w:rsid w:val="00FF1B4E"/>
    <w:rsid w:val="00FF1EF6"/>
    <w:rsid w:val="00FF2187"/>
    <w:rsid w:val="00FF22DC"/>
    <w:rsid w:val="00FF2387"/>
    <w:rsid w:val="00FF241D"/>
    <w:rsid w:val="00FF24AD"/>
    <w:rsid w:val="00FF2506"/>
    <w:rsid w:val="00FF2694"/>
    <w:rsid w:val="00FF277F"/>
    <w:rsid w:val="00FF287C"/>
    <w:rsid w:val="00FF2BE3"/>
    <w:rsid w:val="00FF3031"/>
    <w:rsid w:val="00FF3038"/>
    <w:rsid w:val="00FF326A"/>
    <w:rsid w:val="00FF32A9"/>
    <w:rsid w:val="00FF3457"/>
    <w:rsid w:val="00FF39EC"/>
    <w:rsid w:val="00FF4254"/>
    <w:rsid w:val="00FF42DF"/>
    <w:rsid w:val="00FF4805"/>
    <w:rsid w:val="00FF49F6"/>
    <w:rsid w:val="00FF4AF3"/>
    <w:rsid w:val="00FF4B4F"/>
    <w:rsid w:val="00FF4F7F"/>
    <w:rsid w:val="00FF5137"/>
    <w:rsid w:val="00FF51CB"/>
    <w:rsid w:val="00FF52BA"/>
    <w:rsid w:val="00FF568A"/>
    <w:rsid w:val="00FF5F1B"/>
    <w:rsid w:val="00FF5F3F"/>
    <w:rsid w:val="00FF6748"/>
    <w:rsid w:val="00FF6875"/>
    <w:rsid w:val="00FF68C2"/>
    <w:rsid w:val="00FF6C70"/>
    <w:rsid w:val="00FF6EC7"/>
    <w:rsid w:val="00FF71A0"/>
    <w:rsid w:val="00FF7263"/>
    <w:rsid w:val="00FF73EB"/>
    <w:rsid w:val="00FF7A99"/>
    <w:rsid w:val="00FF7CC3"/>
    <w:rsid w:val="030FB8BC"/>
    <w:rsid w:val="041C32DB"/>
    <w:rsid w:val="068493B5"/>
    <w:rsid w:val="082C61D3"/>
    <w:rsid w:val="0F7AB419"/>
    <w:rsid w:val="10BF66A8"/>
    <w:rsid w:val="13FB4DC3"/>
    <w:rsid w:val="15CE9FF9"/>
    <w:rsid w:val="202AF3A8"/>
    <w:rsid w:val="21E50F65"/>
    <w:rsid w:val="2742E918"/>
    <w:rsid w:val="28AE87B7"/>
    <w:rsid w:val="2DDFDFF5"/>
    <w:rsid w:val="2E0B5122"/>
    <w:rsid w:val="2E14A1FC"/>
    <w:rsid w:val="2F5DBF23"/>
    <w:rsid w:val="33B2502D"/>
    <w:rsid w:val="35D1AB8D"/>
    <w:rsid w:val="36217F48"/>
    <w:rsid w:val="379B61E0"/>
    <w:rsid w:val="37B63272"/>
    <w:rsid w:val="37E4BE4F"/>
    <w:rsid w:val="3991A6C4"/>
    <w:rsid w:val="3BC55A8D"/>
    <w:rsid w:val="3BD8E192"/>
    <w:rsid w:val="3D0F088F"/>
    <w:rsid w:val="3D4F9710"/>
    <w:rsid w:val="3FE6DEEB"/>
    <w:rsid w:val="44387F04"/>
    <w:rsid w:val="449E7C67"/>
    <w:rsid w:val="45BEBD10"/>
    <w:rsid w:val="45DE3615"/>
    <w:rsid w:val="47DA85EF"/>
    <w:rsid w:val="481BCCC2"/>
    <w:rsid w:val="49ADC83B"/>
    <w:rsid w:val="49E0C074"/>
    <w:rsid w:val="4ADB0729"/>
    <w:rsid w:val="4E0B2824"/>
    <w:rsid w:val="52C9EA02"/>
    <w:rsid w:val="53948E2F"/>
    <w:rsid w:val="53EF3C5F"/>
    <w:rsid w:val="545B23A1"/>
    <w:rsid w:val="577ECBD3"/>
    <w:rsid w:val="5B4ACC3D"/>
    <w:rsid w:val="5BE11ABD"/>
    <w:rsid w:val="5C453BEA"/>
    <w:rsid w:val="5CB8DB7E"/>
    <w:rsid w:val="6374946F"/>
    <w:rsid w:val="6930441C"/>
    <w:rsid w:val="6C04FD25"/>
    <w:rsid w:val="6D92D89D"/>
    <w:rsid w:val="6ED8C247"/>
    <w:rsid w:val="70D0DF47"/>
    <w:rsid w:val="77FEDCA1"/>
    <w:rsid w:val="78C3EAC2"/>
    <w:rsid w:val="7B44F73B"/>
    <w:rsid w:val="7FF8430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53A08F"/>
  <w15:docId w15:val="{DD889264-6506-4F08-A108-0FE3F94A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paragraph" w:styleId="CommentSubject">
    <w:name w:val="annotation subject"/>
    <w:basedOn w:val="CommentText"/>
    <w:next w:val="CommentText"/>
    <w:link w:val="CommentSubjectChar"/>
    <w:semiHidden/>
    <w:unhideWhenUsed/>
    <w:rsid w:val="00F11841"/>
    <w:rPr>
      <w:b/>
      <w:bCs/>
    </w:rPr>
  </w:style>
  <w:style w:type="character" w:customStyle="1" w:styleId="CommentSubjectChar">
    <w:name w:val="Comment Subject Char"/>
    <w:basedOn w:val="CommentTextChar"/>
    <w:link w:val="CommentSubject"/>
    <w:semiHidden/>
    <w:rsid w:val="00F11841"/>
    <w:rPr>
      <w:rFonts w:ascii="Bosch Office Sans" w:hAnsi="Bosch Office Sans"/>
      <w:b/>
      <w:bCs/>
      <w:lang w:val="en-US" w:eastAsia="en-US"/>
    </w:rPr>
  </w:style>
  <w:style w:type="character" w:styleId="UnresolvedMention">
    <w:name w:val="Unresolved Mention"/>
    <w:basedOn w:val="DefaultParagraphFont"/>
    <w:uiPriority w:val="99"/>
    <w:semiHidden/>
    <w:unhideWhenUsed/>
    <w:rsid w:val="00206E81"/>
    <w:rPr>
      <w:color w:val="605E5C"/>
      <w:shd w:val="clear" w:color="auto" w:fill="E1DFDD"/>
    </w:rPr>
  </w:style>
  <w:style w:type="paragraph" w:styleId="Revision">
    <w:name w:val="Revision"/>
    <w:hidden/>
    <w:uiPriority w:val="99"/>
    <w:semiHidden/>
    <w:rsid w:val="00F96E5A"/>
    <w:rPr>
      <w:rFonts w:ascii="Bosch Office Sans" w:hAnsi="Bosch Office Sans"/>
      <w:sz w:val="21"/>
      <w:szCs w:val="21"/>
      <w:lang w:val="en-US" w:eastAsia="en-US"/>
    </w:rPr>
  </w:style>
  <w:style w:type="paragraph" w:styleId="ListParagraph">
    <w:name w:val="List Paragraph"/>
    <w:basedOn w:val="Normal"/>
    <w:uiPriority w:val="34"/>
    <w:qFormat/>
    <w:rsid w:val="009B734C"/>
    <w:pPr>
      <w:spacing w:line="240" w:lineRule="auto"/>
      <w:ind w:left="720"/>
      <w:contextualSpacing/>
    </w:pPr>
    <w:rPr>
      <w:rFonts w:ascii="Times New Roman" w:hAnsi="Times New Roman"/>
      <w:sz w:val="24"/>
      <w:szCs w:val="24"/>
      <w:lang w:val="de-DE" w:eastAsia="de-DE"/>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Bosch Office Sans" w:hAnsi="Bosch Office Sans"/>
      <w:lang w:val="en-US" w:eastAsia="en-US"/>
    </w:rPr>
  </w:style>
  <w:style w:type="character" w:styleId="CommentReference">
    <w:name w:val="annotation reference"/>
    <w:basedOn w:val="DefaultParagraphFont"/>
    <w:semiHidden/>
    <w:unhideWhenUsed/>
    <w:rPr>
      <w:sz w:val="16"/>
      <w:szCs w:val="16"/>
    </w:rPr>
  </w:style>
  <w:style w:type="character" w:customStyle="1" w:styleId="CommentReference1">
    <w:name w:val="Comment Reference1"/>
    <w:basedOn w:val="DefaultParagraphFont"/>
    <w:semiHidden/>
    <w:unhideWhenUsed/>
    <w:rsid w:val="00E41D72"/>
    <w:rPr>
      <w:sz w:val="16"/>
      <w:szCs w:val="16"/>
    </w:rPr>
  </w:style>
  <w:style w:type="paragraph" w:customStyle="1" w:styleId="Untertitel1">
    <w:name w:val="Untertitel1"/>
    <w:basedOn w:val="Normal"/>
    <w:next w:val="Normal"/>
    <w:rsid w:val="002B515D"/>
    <w:rPr>
      <w:b/>
      <w:lang w:val="de-DE"/>
    </w:rPr>
  </w:style>
  <w:style w:type="character" w:customStyle="1" w:styleId="normaltextrun">
    <w:name w:val="normaltextrun"/>
    <w:basedOn w:val="DefaultParagraphFont"/>
    <w:rsid w:val="002B515D"/>
  </w:style>
  <w:style w:type="character" w:customStyle="1" w:styleId="eop">
    <w:name w:val="eop"/>
    <w:basedOn w:val="DefaultParagraphFont"/>
    <w:rsid w:val="002B515D"/>
  </w:style>
  <w:style w:type="paragraph" w:customStyle="1" w:styleId="paragraph">
    <w:name w:val="paragraph"/>
    <w:basedOn w:val="Normal"/>
    <w:rsid w:val="002B515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363025634">
      <w:bodyDiv w:val="1"/>
      <w:marLeft w:val="0"/>
      <w:marRight w:val="0"/>
      <w:marTop w:val="0"/>
      <w:marBottom w:val="0"/>
      <w:divBdr>
        <w:top w:val="none" w:sz="0" w:space="0" w:color="auto"/>
        <w:left w:val="none" w:sz="0" w:space="0" w:color="auto"/>
        <w:bottom w:val="none" w:sz="0" w:space="0" w:color="auto"/>
        <w:right w:val="none" w:sz="0" w:space="0" w:color="auto"/>
      </w:divBdr>
    </w:div>
    <w:div w:id="405035979">
      <w:bodyDiv w:val="1"/>
      <w:marLeft w:val="0"/>
      <w:marRight w:val="0"/>
      <w:marTop w:val="0"/>
      <w:marBottom w:val="0"/>
      <w:divBdr>
        <w:top w:val="none" w:sz="0" w:space="0" w:color="auto"/>
        <w:left w:val="none" w:sz="0" w:space="0" w:color="auto"/>
        <w:bottom w:val="none" w:sz="0" w:space="0" w:color="auto"/>
        <w:right w:val="none" w:sz="0" w:space="0" w:color="auto"/>
      </w:divBdr>
    </w:div>
    <w:div w:id="434861115">
      <w:bodyDiv w:val="1"/>
      <w:marLeft w:val="0"/>
      <w:marRight w:val="0"/>
      <w:marTop w:val="0"/>
      <w:marBottom w:val="0"/>
      <w:divBdr>
        <w:top w:val="none" w:sz="0" w:space="0" w:color="auto"/>
        <w:left w:val="none" w:sz="0" w:space="0" w:color="auto"/>
        <w:bottom w:val="none" w:sz="0" w:space="0" w:color="auto"/>
        <w:right w:val="none" w:sz="0" w:space="0" w:color="auto"/>
      </w:divBdr>
      <w:divsChild>
        <w:div w:id="140199895">
          <w:marLeft w:val="0"/>
          <w:marRight w:val="0"/>
          <w:marTop w:val="0"/>
          <w:marBottom w:val="0"/>
          <w:divBdr>
            <w:top w:val="none" w:sz="0" w:space="0" w:color="auto"/>
            <w:left w:val="none" w:sz="0" w:space="0" w:color="auto"/>
            <w:bottom w:val="none" w:sz="0" w:space="0" w:color="auto"/>
            <w:right w:val="none" w:sz="0" w:space="0" w:color="auto"/>
          </w:divBdr>
        </w:div>
      </w:divsChild>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560676673">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65888077">
      <w:bodyDiv w:val="1"/>
      <w:marLeft w:val="0"/>
      <w:marRight w:val="0"/>
      <w:marTop w:val="0"/>
      <w:marBottom w:val="0"/>
      <w:divBdr>
        <w:top w:val="none" w:sz="0" w:space="0" w:color="auto"/>
        <w:left w:val="none" w:sz="0" w:space="0" w:color="auto"/>
        <w:bottom w:val="none" w:sz="0" w:space="0" w:color="auto"/>
        <w:right w:val="none" w:sz="0" w:space="0" w:color="auto"/>
      </w:divBdr>
    </w:div>
    <w:div w:id="1164513374">
      <w:bodyDiv w:val="1"/>
      <w:marLeft w:val="0"/>
      <w:marRight w:val="0"/>
      <w:marTop w:val="0"/>
      <w:marBottom w:val="0"/>
      <w:divBdr>
        <w:top w:val="none" w:sz="0" w:space="0" w:color="auto"/>
        <w:left w:val="none" w:sz="0" w:space="0" w:color="auto"/>
        <w:bottom w:val="none" w:sz="0" w:space="0" w:color="auto"/>
        <w:right w:val="none" w:sz="0" w:space="0" w:color="auto"/>
      </w:divBdr>
    </w:div>
    <w:div w:id="1408189358">
      <w:bodyDiv w:val="1"/>
      <w:marLeft w:val="0"/>
      <w:marRight w:val="0"/>
      <w:marTop w:val="0"/>
      <w:marBottom w:val="0"/>
      <w:divBdr>
        <w:top w:val="none" w:sz="0" w:space="0" w:color="auto"/>
        <w:left w:val="none" w:sz="0" w:space="0" w:color="auto"/>
        <w:bottom w:val="none" w:sz="0" w:space="0" w:color="auto"/>
        <w:right w:val="none" w:sz="0" w:space="0" w:color="auto"/>
      </w:divBdr>
      <w:divsChild>
        <w:div w:id="175003002">
          <w:marLeft w:val="0"/>
          <w:marRight w:val="0"/>
          <w:marTop w:val="0"/>
          <w:marBottom w:val="0"/>
          <w:divBdr>
            <w:top w:val="none" w:sz="0" w:space="0" w:color="auto"/>
            <w:left w:val="none" w:sz="0" w:space="0" w:color="auto"/>
            <w:bottom w:val="none" w:sz="0" w:space="0" w:color="auto"/>
            <w:right w:val="none" w:sz="0" w:space="0" w:color="auto"/>
          </w:divBdr>
        </w:div>
      </w:divsChild>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79909590">
      <w:bodyDiv w:val="1"/>
      <w:marLeft w:val="0"/>
      <w:marRight w:val="0"/>
      <w:marTop w:val="0"/>
      <w:marBottom w:val="0"/>
      <w:divBdr>
        <w:top w:val="none" w:sz="0" w:space="0" w:color="auto"/>
        <w:left w:val="none" w:sz="0" w:space="0" w:color="auto"/>
        <w:bottom w:val="none" w:sz="0" w:space="0" w:color="auto"/>
        <w:right w:val="none" w:sz="0" w:space="0" w:color="auto"/>
      </w:divBdr>
    </w:div>
    <w:div w:id="1792743164">
      <w:bodyDiv w:val="1"/>
      <w:marLeft w:val="0"/>
      <w:marRight w:val="0"/>
      <w:marTop w:val="0"/>
      <w:marBottom w:val="0"/>
      <w:divBdr>
        <w:top w:val="none" w:sz="0" w:space="0" w:color="auto"/>
        <w:left w:val="none" w:sz="0" w:space="0" w:color="auto"/>
        <w:bottom w:val="none" w:sz="0" w:space="0" w:color="auto"/>
        <w:right w:val="none" w:sz="0" w:space="0" w:color="auto"/>
      </w:divBdr>
      <w:divsChild>
        <w:div w:id="1352218080">
          <w:marLeft w:val="0"/>
          <w:marRight w:val="0"/>
          <w:marTop w:val="0"/>
          <w:marBottom w:val="0"/>
          <w:divBdr>
            <w:top w:val="none" w:sz="0" w:space="0" w:color="auto"/>
            <w:left w:val="none" w:sz="0" w:space="0" w:color="auto"/>
            <w:bottom w:val="none" w:sz="0" w:space="0" w:color="auto"/>
            <w:right w:val="none" w:sz="0" w:space="0" w:color="auto"/>
          </w:divBdr>
        </w:div>
      </w:divsChild>
    </w:div>
    <w:div w:id="1835142289">
      <w:bodyDiv w:val="1"/>
      <w:marLeft w:val="0"/>
      <w:marRight w:val="0"/>
      <w:marTop w:val="0"/>
      <w:marBottom w:val="0"/>
      <w:divBdr>
        <w:top w:val="none" w:sz="0" w:space="0" w:color="auto"/>
        <w:left w:val="none" w:sz="0" w:space="0" w:color="auto"/>
        <w:bottom w:val="none" w:sz="0" w:space="0" w:color="auto"/>
        <w:right w:val="none" w:sz="0" w:space="0" w:color="auto"/>
      </w:divBdr>
      <w:divsChild>
        <w:div w:id="2115635410">
          <w:marLeft w:val="274"/>
          <w:marRight w:val="0"/>
          <w:marTop w:val="0"/>
          <w:marBottom w:val="0"/>
          <w:divBdr>
            <w:top w:val="none" w:sz="0" w:space="0" w:color="auto"/>
            <w:left w:val="none" w:sz="0" w:space="0" w:color="auto"/>
            <w:bottom w:val="none" w:sz="0" w:space="0" w:color="auto"/>
            <w:right w:val="none" w:sz="0" w:space="0" w:color="auto"/>
          </w:divBdr>
        </w:div>
      </w:divsChild>
    </w:div>
    <w:div w:id="1895434444">
      <w:bodyDiv w:val="1"/>
      <w:marLeft w:val="0"/>
      <w:marRight w:val="0"/>
      <w:marTop w:val="0"/>
      <w:marBottom w:val="0"/>
      <w:divBdr>
        <w:top w:val="none" w:sz="0" w:space="0" w:color="auto"/>
        <w:left w:val="none" w:sz="0" w:space="0" w:color="auto"/>
        <w:bottom w:val="none" w:sz="0" w:space="0" w:color="auto"/>
        <w:right w:val="none" w:sz="0" w:space="0" w:color="auto"/>
      </w:divBdr>
      <w:divsChild>
        <w:div w:id="1747535429">
          <w:marLeft w:val="0"/>
          <w:marRight w:val="0"/>
          <w:marTop w:val="0"/>
          <w:marBottom w:val="0"/>
          <w:divBdr>
            <w:top w:val="none" w:sz="0" w:space="0" w:color="auto"/>
            <w:left w:val="none" w:sz="0" w:space="0" w:color="auto"/>
            <w:bottom w:val="none" w:sz="0" w:space="0" w:color="auto"/>
            <w:right w:val="none" w:sz="0" w:space="0" w:color="auto"/>
          </w:divBdr>
        </w:div>
      </w:divsChild>
    </w:div>
    <w:div w:id="1992826861">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u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Megan.Bonelli@us.bosch.com" TargetMode="External"/><Relationship Id="rId17" Type="http://schemas.openxmlformats.org/officeDocument/2006/relationships/hyperlink" Target="http://www.bosch.com/" TargetMode="Externa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presse.de" TargetMode="External"/><Relationship Id="rId5" Type="http://schemas.openxmlformats.org/officeDocument/2006/relationships/numbering" Target="numbering.xml"/><Relationship Id="rId15" Type="http://schemas.openxmlformats.org/officeDocument/2006/relationships/hyperlink" Target="http://www.bosch.c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mx/"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9SH\AppData\Local\Microsoft\Windows\INetCache\Content.Outlook\0J4RU2RD\20240605_PI%20E-Mob_BBM%20(003).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0ed2da-0cdc-4fcf-9ec0-60410b6d33b9">
      <Terms xmlns="http://schemas.microsoft.com/office/infopath/2007/PartnerControls"/>
    </lcf76f155ced4ddcb4097134ff3c332f>
    <TaxCatchAll xmlns="5c8e8157-6f2d-460e-b4a0-22559347f26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0c10294605501e75a41bd9dfcc0334c">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a3a894f3aabd6a0794792d70bb9563ed"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customXml/itemProps2.xml><?xml version="1.0" encoding="utf-8"?>
<ds:datastoreItem xmlns:ds="http://schemas.openxmlformats.org/officeDocument/2006/customXml" ds:itemID="{1F5AE8F4-D2B9-4E03-9C81-545783D5F645}">
  <ds:schemaRefs>
    <ds:schemaRef ds:uri="http://schemas.microsoft.com/sharepoint/v3/contenttype/forms"/>
  </ds:schemaRefs>
</ds:datastoreItem>
</file>

<file path=customXml/itemProps3.xml><?xml version="1.0" encoding="utf-8"?>
<ds:datastoreItem xmlns:ds="http://schemas.openxmlformats.org/officeDocument/2006/customXml" ds:itemID="{C386BF6B-A415-4534-B9ED-C59507EBDD73}">
  <ds:schemaRefs>
    <ds:schemaRef ds:uri="http://schemas.openxmlformats.org/package/2006/metadata/core-properties"/>
    <ds:schemaRef ds:uri="http://purl.org/dc/dcmitype/"/>
    <ds:schemaRef ds:uri="http://schemas.microsoft.com/office/2006/documentManagement/types"/>
    <ds:schemaRef ds:uri="http://purl.org/dc/terms/"/>
    <ds:schemaRef ds:uri="9f0ed2da-0cdc-4fcf-9ec0-60410b6d33b9"/>
    <ds:schemaRef ds:uri="http://schemas.microsoft.com/office/2006/metadata/properties"/>
    <ds:schemaRef ds:uri="5c8e8157-6f2d-460e-b4a0-22559347f26f"/>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985E565-47E5-4DD3-86E9-08769F4FB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20240605_PI E-Mob_BBM (003).dotx</Template>
  <TotalTime>8</TotalTime>
  <Pages>3</Pages>
  <Words>1037</Words>
  <Characters>6403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Bonelli Megan (C/CGR1-NA)</dc:creator>
  <cp:lastModifiedBy>Bonelli Megan (C/CGR1-NA)</cp:lastModifiedBy>
  <cp:revision>3</cp:revision>
  <cp:lastPrinted>2026-05-18T15:47:00Z</cp:lastPrinted>
  <dcterms:created xsi:type="dcterms:W3CDTF">2026-05-19T15:42:00Z</dcterms:created>
  <dcterms:modified xsi:type="dcterms:W3CDTF">2026-05-19T15:49:00Z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0x010100DAF5D521EB548E408709E1C5C8EBD9D6</vt:lpwstr>
  </property>
</Properties>
</file>